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AA3E4" w14:textId="77777777" w:rsidR="005C4ED1" w:rsidRDefault="005C4ED1" w:rsidP="005C4ED1">
      <w:pPr>
        <w:pStyle w:val="CRCoverPage"/>
        <w:tabs>
          <w:tab w:val="right" w:pos="9639"/>
        </w:tabs>
        <w:spacing w:after="0"/>
        <w:rPr>
          <w:b/>
          <w:i/>
          <w:noProof/>
          <w:sz w:val="28"/>
        </w:rPr>
      </w:pPr>
      <w:bookmarkStart w:id="0" w:name="_Toc99871305"/>
      <w:bookmarkStart w:id="1" w:name="_Toc132218541"/>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R5-240909</w:t>
      </w:r>
      <w:r>
        <w:rPr>
          <w:b/>
          <w:i/>
          <w:noProof/>
          <w:sz w:val="28"/>
        </w:rPr>
        <w:fldChar w:fldCharType="end"/>
      </w:r>
    </w:p>
    <w:p w14:paraId="43BE4196" w14:textId="77777777" w:rsidR="005C4ED1" w:rsidRDefault="005C4ED1" w:rsidP="005C4ED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ED1" w14:paraId="5B8E527F" w14:textId="77777777" w:rsidTr="0056044A">
        <w:tc>
          <w:tcPr>
            <w:tcW w:w="9641" w:type="dxa"/>
            <w:gridSpan w:val="9"/>
            <w:tcBorders>
              <w:top w:val="single" w:sz="4" w:space="0" w:color="auto"/>
              <w:left w:val="single" w:sz="4" w:space="0" w:color="auto"/>
              <w:right w:val="single" w:sz="4" w:space="0" w:color="auto"/>
            </w:tcBorders>
          </w:tcPr>
          <w:p w14:paraId="74E6F693" w14:textId="77777777" w:rsidR="005C4ED1" w:rsidRDefault="005C4ED1" w:rsidP="0056044A">
            <w:pPr>
              <w:pStyle w:val="CRCoverPage"/>
              <w:spacing w:after="0"/>
              <w:jc w:val="right"/>
              <w:rPr>
                <w:i/>
                <w:noProof/>
              </w:rPr>
            </w:pPr>
            <w:r>
              <w:rPr>
                <w:i/>
                <w:noProof/>
                <w:sz w:val="14"/>
              </w:rPr>
              <w:t>CR-Form-v12.2</w:t>
            </w:r>
          </w:p>
        </w:tc>
      </w:tr>
      <w:tr w:rsidR="005C4ED1" w14:paraId="57274874" w14:textId="77777777" w:rsidTr="0056044A">
        <w:tc>
          <w:tcPr>
            <w:tcW w:w="9641" w:type="dxa"/>
            <w:gridSpan w:val="9"/>
            <w:tcBorders>
              <w:left w:val="single" w:sz="4" w:space="0" w:color="auto"/>
              <w:right w:val="single" w:sz="4" w:space="0" w:color="auto"/>
            </w:tcBorders>
          </w:tcPr>
          <w:p w14:paraId="7DFFBDF4" w14:textId="77777777" w:rsidR="005C4ED1" w:rsidRDefault="005C4ED1" w:rsidP="0056044A">
            <w:pPr>
              <w:pStyle w:val="CRCoverPage"/>
              <w:spacing w:after="0"/>
              <w:jc w:val="center"/>
              <w:rPr>
                <w:noProof/>
              </w:rPr>
            </w:pPr>
            <w:r>
              <w:rPr>
                <w:b/>
                <w:noProof/>
                <w:sz w:val="32"/>
              </w:rPr>
              <w:t>CHANGE REQUEST</w:t>
            </w:r>
          </w:p>
        </w:tc>
      </w:tr>
      <w:tr w:rsidR="005C4ED1" w14:paraId="1925D7E4" w14:textId="77777777" w:rsidTr="0056044A">
        <w:tc>
          <w:tcPr>
            <w:tcW w:w="9641" w:type="dxa"/>
            <w:gridSpan w:val="9"/>
            <w:tcBorders>
              <w:left w:val="single" w:sz="4" w:space="0" w:color="auto"/>
              <w:right w:val="single" w:sz="4" w:space="0" w:color="auto"/>
            </w:tcBorders>
          </w:tcPr>
          <w:p w14:paraId="19136C13" w14:textId="77777777" w:rsidR="005C4ED1" w:rsidRDefault="005C4ED1" w:rsidP="0056044A">
            <w:pPr>
              <w:pStyle w:val="CRCoverPage"/>
              <w:spacing w:after="0"/>
              <w:rPr>
                <w:noProof/>
                <w:sz w:val="8"/>
                <w:szCs w:val="8"/>
              </w:rPr>
            </w:pPr>
          </w:p>
        </w:tc>
      </w:tr>
      <w:tr w:rsidR="005C4ED1" w14:paraId="0D7945A3" w14:textId="77777777" w:rsidTr="0056044A">
        <w:tc>
          <w:tcPr>
            <w:tcW w:w="142" w:type="dxa"/>
            <w:tcBorders>
              <w:left w:val="single" w:sz="4" w:space="0" w:color="auto"/>
            </w:tcBorders>
          </w:tcPr>
          <w:p w14:paraId="5BD80823" w14:textId="77777777" w:rsidR="005C4ED1" w:rsidRDefault="005C4ED1" w:rsidP="0056044A">
            <w:pPr>
              <w:pStyle w:val="CRCoverPage"/>
              <w:spacing w:after="0"/>
              <w:jc w:val="right"/>
              <w:rPr>
                <w:noProof/>
              </w:rPr>
            </w:pPr>
          </w:p>
        </w:tc>
        <w:tc>
          <w:tcPr>
            <w:tcW w:w="1559" w:type="dxa"/>
            <w:shd w:val="pct30" w:color="FFFF00" w:fill="auto"/>
          </w:tcPr>
          <w:p w14:paraId="09BD1D68" w14:textId="77777777" w:rsidR="005C4ED1" w:rsidRPr="00410371" w:rsidRDefault="005C4ED1" w:rsidP="0056044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36.579-6</w:t>
            </w:r>
            <w:r>
              <w:rPr>
                <w:b/>
                <w:noProof/>
                <w:sz w:val="28"/>
              </w:rPr>
              <w:fldChar w:fldCharType="end"/>
            </w:r>
          </w:p>
        </w:tc>
        <w:tc>
          <w:tcPr>
            <w:tcW w:w="709" w:type="dxa"/>
          </w:tcPr>
          <w:p w14:paraId="371DC778" w14:textId="77777777" w:rsidR="005C4ED1" w:rsidRDefault="005C4ED1" w:rsidP="0056044A">
            <w:pPr>
              <w:pStyle w:val="CRCoverPage"/>
              <w:spacing w:after="0"/>
              <w:jc w:val="center"/>
              <w:rPr>
                <w:noProof/>
              </w:rPr>
            </w:pPr>
            <w:r>
              <w:rPr>
                <w:b/>
                <w:noProof/>
                <w:sz w:val="28"/>
              </w:rPr>
              <w:t>CR</w:t>
            </w:r>
          </w:p>
        </w:tc>
        <w:tc>
          <w:tcPr>
            <w:tcW w:w="1276" w:type="dxa"/>
            <w:shd w:val="pct30" w:color="FFFF00" w:fill="auto"/>
          </w:tcPr>
          <w:p w14:paraId="0C7A1246" w14:textId="77777777" w:rsidR="005C4ED1" w:rsidRPr="00410371" w:rsidRDefault="005C4ED1" w:rsidP="0056044A">
            <w:pPr>
              <w:pStyle w:val="CRCoverPage"/>
              <w:spacing w:after="0"/>
              <w:rPr>
                <w:noProof/>
              </w:rPr>
            </w:pPr>
            <w:r>
              <w:fldChar w:fldCharType="begin"/>
            </w:r>
            <w:r>
              <w:instrText xml:space="preserve"> DOCPROPERTY  Cr#  \* MERGEFORMAT </w:instrText>
            </w:r>
            <w:r>
              <w:fldChar w:fldCharType="separate"/>
            </w:r>
            <w:r w:rsidRPr="00410371">
              <w:rPr>
                <w:b/>
                <w:noProof/>
                <w:sz w:val="28"/>
              </w:rPr>
              <w:t>0103</w:t>
            </w:r>
            <w:r>
              <w:rPr>
                <w:b/>
                <w:noProof/>
                <w:sz w:val="28"/>
              </w:rPr>
              <w:fldChar w:fldCharType="end"/>
            </w:r>
          </w:p>
        </w:tc>
        <w:tc>
          <w:tcPr>
            <w:tcW w:w="709" w:type="dxa"/>
          </w:tcPr>
          <w:p w14:paraId="421BCC70" w14:textId="77777777" w:rsidR="005C4ED1" w:rsidRDefault="005C4ED1" w:rsidP="0056044A">
            <w:pPr>
              <w:pStyle w:val="CRCoverPage"/>
              <w:tabs>
                <w:tab w:val="right" w:pos="625"/>
              </w:tabs>
              <w:spacing w:after="0"/>
              <w:jc w:val="center"/>
              <w:rPr>
                <w:noProof/>
              </w:rPr>
            </w:pPr>
            <w:r>
              <w:rPr>
                <w:b/>
                <w:bCs/>
                <w:noProof/>
                <w:sz w:val="28"/>
              </w:rPr>
              <w:t>rev</w:t>
            </w:r>
          </w:p>
        </w:tc>
        <w:tc>
          <w:tcPr>
            <w:tcW w:w="992" w:type="dxa"/>
            <w:shd w:val="pct30" w:color="FFFF00" w:fill="auto"/>
          </w:tcPr>
          <w:p w14:paraId="3F7EC9B1" w14:textId="77777777" w:rsidR="005C4ED1" w:rsidRPr="00410371" w:rsidRDefault="005C4ED1" w:rsidP="0056044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E0C5F71" w14:textId="77777777" w:rsidR="005C4ED1" w:rsidRDefault="005C4ED1" w:rsidP="00560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B67194" w14:textId="77777777" w:rsidR="005C4ED1" w:rsidRPr="00410371" w:rsidRDefault="005C4ED1" w:rsidP="0056044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61301A99" w14:textId="77777777" w:rsidR="005C4ED1" w:rsidRDefault="005C4ED1" w:rsidP="0056044A">
            <w:pPr>
              <w:pStyle w:val="CRCoverPage"/>
              <w:spacing w:after="0"/>
              <w:rPr>
                <w:noProof/>
              </w:rPr>
            </w:pPr>
          </w:p>
        </w:tc>
      </w:tr>
      <w:tr w:rsidR="005C4ED1" w14:paraId="13D0CADA" w14:textId="77777777" w:rsidTr="0056044A">
        <w:tc>
          <w:tcPr>
            <w:tcW w:w="9641" w:type="dxa"/>
            <w:gridSpan w:val="9"/>
            <w:tcBorders>
              <w:left w:val="single" w:sz="4" w:space="0" w:color="auto"/>
              <w:right w:val="single" w:sz="4" w:space="0" w:color="auto"/>
            </w:tcBorders>
          </w:tcPr>
          <w:p w14:paraId="007140D5" w14:textId="77777777" w:rsidR="005C4ED1" w:rsidRDefault="005C4ED1" w:rsidP="0056044A">
            <w:pPr>
              <w:pStyle w:val="CRCoverPage"/>
              <w:spacing w:after="0"/>
              <w:rPr>
                <w:noProof/>
              </w:rPr>
            </w:pPr>
          </w:p>
        </w:tc>
      </w:tr>
      <w:tr w:rsidR="005C4ED1" w14:paraId="224FD085" w14:textId="77777777" w:rsidTr="0056044A">
        <w:tc>
          <w:tcPr>
            <w:tcW w:w="9641" w:type="dxa"/>
            <w:gridSpan w:val="9"/>
            <w:tcBorders>
              <w:top w:val="single" w:sz="4" w:space="0" w:color="auto"/>
            </w:tcBorders>
          </w:tcPr>
          <w:p w14:paraId="4C02CBC3" w14:textId="77777777" w:rsidR="005C4ED1" w:rsidRPr="00F25D98" w:rsidRDefault="005C4ED1" w:rsidP="005604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4ED1" w14:paraId="5DDACB40" w14:textId="77777777" w:rsidTr="0056044A">
        <w:tc>
          <w:tcPr>
            <w:tcW w:w="9641" w:type="dxa"/>
            <w:gridSpan w:val="9"/>
          </w:tcPr>
          <w:p w14:paraId="6AFF43D9" w14:textId="77777777" w:rsidR="005C4ED1" w:rsidRDefault="005C4ED1" w:rsidP="0056044A">
            <w:pPr>
              <w:pStyle w:val="CRCoverPage"/>
              <w:spacing w:after="0"/>
              <w:rPr>
                <w:noProof/>
                <w:sz w:val="8"/>
                <w:szCs w:val="8"/>
              </w:rPr>
            </w:pPr>
          </w:p>
        </w:tc>
      </w:tr>
    </w:tbl>
    <w:p w14:paraId="2DB433FD" w14:textId="77777777" w:rsidR="005C4ED1" w:rsidRDefault="005C4ED1" w:rsidP="005C4E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ED1" w14:paraId="606B5AAA" w14:textId="77777777" w:rsidTr="0056044A">
        <w:tc>
          <w:tcPr>
            <w:tcW w:w="2835" w:type="dxa"/>
          </w:tcPr>
          <w:p w14:paraId="753B2D4D" w14:textId="77777777" w:rsidR="005C4ED1" w:rsidRDefault="005C4ED1" w:rsidP="0056044A">
            <w:pPr>
              <w:pStyle w:val="CRCoverPage"/>
              <w:tabs>
                <w:tab w:val="right" w:pos="2751"/>
              </w:tabs>
              <w:spacing w:after="0"/>
              <w:rPr>
                <w:b/>
                <w:i/>
                <w:noProof/>
              </w:rPr>
            </w:pPr>
            <w:r>
              <w:rPr>
                <w:b/>
                <w:i/>
                <w:noProof/>
              </w:rPr>
              <w:t>Proposed change affects:</w:t>
            </w:r>
          </w:p>
        </w:tc>
        <w:tc>
          <w:tcPr>
            <w:tcW w:w="1418" w:type="dxa"/>
          </w:tcPr>
          <w:p w14:paraId="7A45CC3E" w14:textId="77777777" w:rsidR="005C4ED1" w:rsidRDefault="005C4ED1" w:rsidP="00560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96EAB" w14:textId="77777777" w:rsidR="005C4ED1" w:rsidRDefault="005C4ED1" w:rsidP="0056044A">
            <w:pPr>
              <w:pStyle w:val="CRCoverPage"/>
              <w:spacing w:after="0"/>
              <w:jc w:val="center"/>
              <w:rPr>
                <w:b/>
                <w:caps/>
                <w:noProof/>
              </w:rPr>
            </w:pPr>
          </w:p>
        </w:tc>
        <w:tc>
          <w:tcPr>
            <w:tcW w:w="709" w:type="dxa"/>
            <w:tcBorders>
              <w:left w:val="single" w:sz="4" w:space="0" w:color="auto"/>
            </w:tcBorders>
          </w:tcPr>
          <w:p w14:paraId="7ED7719B" w14:textId="77777777" w:rsidR="005C4ED1" w:rsidRDefault="005C4ED1" w:rsidP="00560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2E3F32" w14:textId="77777777" w:rsidR="005C4ED1" w:rsidRDefault="005C4ED1" w:rsidP="0056044A">
            <w:pPr>
              <w:pStyle w:val="CRCoverPage"/>
              <w:spacing w:after="0"/>
              <w:jc w:val="center"/>
              <w:rPr>
                <w:b/>
                <w:caps/>
                <w:noProof/>
              </w:rPr>
            </w:pPr>
          </w:p>
        </w:tc>
        <w:tc>
          <w:tcPr>
            <w:tcW w:w="2126" w:type="dxa"/>
          </w:tcPr>
          <w:p w14:paraId="4B3B2C9E" w14:textId="77777777" w:rsidR="005C4ED1" w:rsidRDefault="005C4ED1" w:rsidP="00560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B7FDE" w14:textId="77777777" w:rsidR="005C4ED1" w:rsidRDefault="005C4ED1" w:rsidP="0056044A">
            <w:pPr>
              <w:pStyle w:val="CRCoverPage"/>
              <w:spacing w:after="0"/>
              <w:jc w:val="center"/>
              <w:rPr>
                <w:b/>
                <w:caps/>
                <w:noProof/>
              </w:rPr>
            </w:pPr>
          </w:p>
        </w:tc>
        <w:tc>
          <w:tcPr>
            <w:tcW w:w="1418" w:type="dxa"/>
            <w:tcBorders>
              <w:left w:val="nil"/>
            </w:tcBorders>
          </w:tcPr>
          <w:p w14:paraId="77D532A6" w14:textId="77777777" w:rsidR="005C4ED1" w:rsidRDefault="005C4ED1" w:rsidP="00560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503B0" w14:textId="77777777" w:rsidR="005C4ED1" w:rsidRDefault="005C4ED1" w:rsidP="0056044A">
            <w:pPr>
              <w:pStyle w:val="CRCoverPage"/>
              <w:spacing w:after="0"/>
              <w:jc w:val="center"/>
              <w:rPr>
                <w:b/>
                <w:bCs/>
                <w:caps/>
                <w:noProof/>
              </w:rPr>
            </w:pPr>
          </w:p>
        </w:tc>
      </w:tr>
    </w:tbl>
    <w:p w14:paraId="118222E6" w14:textId="77777777" w:rsidR="005C4ED1" w:rsidRDefault="005C4ED1" w:rsidP="005C4E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ED1" w14:paraId="2ABFA241" w14:textId="77777777" w:rsidTr="0056044A">
        <w:tc>
          <w:tcPr>
            <w:tcW w:w="9640" w:type="dxa"/>
            <w:gridSpan w:val="11"/>
          </w:tcPr>
          <w:p w14:paraId="48817DB0" w14:textId="77777777" w:rsidR="005C4ED1" w:rsidRDefault="005C4ED1" w:rsidP="0056044A">
            <w:pPr>
              <w:pStyle w:val="CRCoverPage"/>
              <w:spacing w:after="0"/>
              <w:rPr>
                <w:noProof/>
                <w:sz w:val="8"/>
                <w:szCs w:val="8"/>
              </w:rPr>
            </w:pPr>
          </w:p>
        </w:tc>
      </w:tr>
      <w:tr w:rsidR="005C4ED1" w14:paraId="4A05B011" w14:textId="77777777" w:rsidTr="0056044A">
        <w:tc>
          <w:tcPr>
            <w:tcW w:w="1843" w:type="dxa"/>
            <w:tcBorders>
              <w:top w:val="single" w:sz="4" w:space="0" w:color="auto"/>
              <w:left w:val="single" w:sz="4" w:space="0" w:color="auto"/>
            </w:tcBorders>
          </w:tcPr>
          <w:p w14:paraId="14C05EE0" w14:textId="77777777" w:rsidR="005C4ED1" w:rsidRDefault="005C4ED1" w:rsidP="00560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0460E3" w14:textId="77777777" w:rsidR="005C4ED1" w:rsidRDefault="005C4ED1" w:rsidP="0056044A">
            <w:pPr>
              <w:pStyle w:val="CRCoverPage"/>
              <w:spacing w:after="0"/>
              <w:ind w:left="100"/>
              <w:rPr>
                <w:noProof/>
              </w:rPr>
            </w:pPr>
            <w:r>
              <w:fldChar w:fldCharType="begin"/>
            </w:r>
            <w:r>
              <w:instrText xml:space="preserve"> DOCPROPERTY  CrTitle  \* MERGEFORMAT </w:instrText>
            </w:r>
            <w:r>
              <w:fldChar w:fldCharType="separate"/>
            </w:r>
            <w:r>
              <w:t>Addition of new TC 6.9.1 Location Information Request</w:t>
            </w:r>
            <w:r>
              <w:fldChar w:fldCharType="end"/>
            </w:r>
          </w:p>
        </w:tc>
      </w:tr>
      <w:tr w:rsidR="005C4ED1" w14:paraId="549D5C99" w14:textId="77777777" w:rsidTr="0056044A">
        <w:tc>
          <w:tcPr>
            <w:tcW w:w="1843" w:type="dxa"/>
            <w:tcBorders>
              <w:left w:val="single" w:sz="4" w:space="0" w:color="auto"/>
            </w:tcBorders>
          </w:tcPr>
          <w:p w14:paraId="57406094" w14:textId="77777777" w:rsidR="005C4ED1" w:rsidRDefault="005C4ED1" w:rsidP="0056044A">
            <w:pPr>
              <w:pStyle w:val="CRCoverPage"/>
              <w:spacing w:after="0"/>
              <w:rPr>
                <w:b/>
                <w:i/>
                <w:noProof/>
                <w:sz w:val="8"/>
                <w:szCs w:val="8"/>
              </w:rPr>
            </w:pPr>
          </w:p>
        </w:tc>
        <w:tc>
          <w:tcPr>
            <w:tcW w:w="7797" w:type="dxa"/>
            <w:gridSpan w:val="10"/>
            <w:tcBorders>
              <w:right w:val="single" w:sz="4" w:space="0" w:color="auto"/>
            </w:tcBorders>
          </w:tcPr>
          <w:p w14:paraId="5BC5F6E3" w14:textId="77777777" w:rsidR="005C4ED1" w:rsidRDefault="005C4ED1" w:rsidP="0056044A">
            <w:pPr>
              <w:pStyle w:val="CRCoverPage"/>
              <w:spacing w:after="0"/>
              <w:rPr>
                <w:noProof/>
                <w:sz w:val="8"/>
                <w:szCs w:val="8"/>
              </w:rPr>
            </w:pPr>
          </w:p>
        </w:tc>
      </w:tr>
      <w:tr w:rsidR="005C4ED1" w14:paraId="3E216084" w14:textId="77777777" w:rsidTr="0056044A">
        <w:tc>
          <w:tcPr>
            <w:tcW w:w="1843" w:type="dxa"/>
            <w:tcBorders>
              <w:left w:val="single" w:sz="4" w:space="0" w:color="auto"/>
            </w:tcBorders>
          </w:tcPr>
          <w:p w14:paraId="33F63645" w14:textId="77777777" w:rsidR="005C4ED1" w:rsidRDefault="005C4ED1" w:rsidP="00560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8CC2FF" w14:textId="77777777" w:rsidR="005C4ED1" w:rsidRDefault="005C4ED1" w:rsidP="0056044A">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5C4ED1" w14:paraId="64A2CE6F" w14:textId="77777777" w:rsidTr="0056044A">
        <w:tc>
          <w:tcPr>
            <w:tcW w:w="1843" w:type="dxa"/>
            <w:tcBorders>
              <w:left w:val="single" w:sz="4" w:space="0" w:color="auto"/>
            </w:tcBorders>
          </w:tcPr>
          <w:p w14:paraId="2180846B" w14:textId="77777777" w:rsidR="005C4ED1" w:rsidRDefault="005C4ED1" w:rsidP="00560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64B5E4" w14:textId="77777777" w:rsidR="005C4ED1" w:rsidRDefault="005C4ED1" w:rsidP="0056044A">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5C4ED1" w14:paraId="699A57A9" w14:textId="77777777" w:rsidTr="0056044A">
        <w:tc>
          <w:tcPr>
            <w:tcW w:w="1843" w:type="dxa"/>
            <w:tcBorders>
              <w:left w:val="single" w:sz="4" w:space="0" w:color="auto"/>
            </w:tcBorders>
          </w:tcPr>
          <w:p w14:paraId="54D653A9" w14:textId="77777777" w:rsidR="005C4ED1" w:rsidRDefault="005C4ED1" w:rsidP="0056044A">
            <w:pPr>
              <w:pStyle w:val="CRCoverPage"/>
              <w:spacing w:after="0"/>
              <w:rPr>
                <w:b/>
                <w:i/>
                <w:noProof/>
                <w:sz w:val="8"/>
                <w:szCs w:val="8"/>
              </w:rPr>
            </w:pPr>
          </w:p>
        </w:tc>
        <w:tc>
          <w:tcPr>
            <w:tcW w:w="7797" w:type="dxa"/>
            <w:gridSpan w:val="10"/>
            <w:tcBorders>
              <w:right w:val="single" w:sz="4" w:space="0" w:color="auto"/>
            </w:tcBorders>
          </w:tcPr>
          <w:p w14:paraId="3D546458" w14:textId="77777777" w:rsidR="005C4ED1" w:rsidRDefault="005C4ED1" w:rsidP="0056044A">
            <w:pPr>
              <w:pStyle w:val="CRCoverPage"/>
              <w:spacing w:after="0"/>
              <w:rPr>
                <w:noProof/>
                <w:sz w:val="8"/>
                <w:szCs w:val="8"/>
              </w:rPr>
            </w:pPr>
          </w:p>
        </w:tc>
      </w:tr>
      <w:tr w:rsidR="005C4ED1" w14:paraId="08938873" w14:textId="77777777" w:rsidTr="0056044A">
        <w:tc>
          <w:tcPr>
            <w:tcW w:w="1843" w:type="dxa"/>
            <w:tcBorders>
              <w:left w:val="single" w:sz="4" w:space="0" w:color="auto"/>
            </w:tcBorders>
          </w:tcPr>
          <w:p w14:paraId="6121EA79" w14:textId="77777777" w:rsidR="005C4ED1" w:rsidRDefault="005C4ED1" w:rsidP="0056044A">
            <w:pPr>
              <w:pStyle w:val="CRCoverPage"/>
              <w:tabs>
                <w:tab w:val="right" w:pos="1759"/>
              </w:tabs>
              <w:spacing w:after="0"/>
              <w:rPr>
                <w:b/>
                <w:i/>
                <w:noProof/>
              </w:rPr>
            </w:pPr>
            <w:r>
              <w:rPr>
                <w:b/>
                <w:i/>
                <w:noProof/>
              </w:rPr>
              <w:t>Work item code:</w:t>
            </w:r>
          </w:p>
        </w:tc>
        <w:tc>
          <w:tcPr>
            <w:tcW w:w="3686" w:type="dxa"/>
            <w:gridSpan w:val="5"/>
            <w:shd w:val="pct30" w:color="FFFF00" w:fill="auto"/>
          </w:tcPr>
          <w:p w14:paraId="6D2D1C5D" w14:textId="77777777" w:rsidR="005C4ED1" w:rsidRDefault="005C4ED1" w:rsidP="0056044A">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76A61803" w14:textId="77777777" w:rsidR="005C4ED1" w:rsidRDefault="005C4ED1" w:rsidP="0056044A">
            <w:pPr>
              <w:pStyle w:val="CRCoverPage"/>
              <w:spacing w:after="0"/>
              <w:ind w:right="100"/>
              <w:rPr>
                <w:noProof/>
              </w:rPr>
            </w:pPr>
          </w:p>
        </w:tc>
        <w:tc>
          <w:tcPr>
            <w:tcW w:w="1417" w:type="dxa"/>
            <w:gridSpan w:val="3"/>
            <w:tcBorders>
              <w:left w:val="nil"/>
            </w:tcBorders>
          </w:tcPr>
          <w:p w14:paraId="5CF43196" w14:textId="77777777" w:rsidR="005C4ED1" w:rsidRDefault="005C4ED1" w:rsidP="00560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F2322" w14:textId="77777777" w:rsidR="005C4ED1" w:rsidRDefault="005C4ED1" w:rsidP="0056044A">
            <w:pPr>
              <w:pStyle w:val="CRCoverPage"/>
              <w:spacing w:after="0"/>
              <w:ind w:left="100"/>
              <w:rPr>
                <w:noProof/>
              </w:rPr>
            </w:pPr>
            <w:r>
              <w:fldChar w:fldCharType="begin"/>
            </w:r>
            <w:r>
              <w:instrText xml:space="preserve"> DOCPROPERTY  ResDate  \* MERGEFORMAT </w:instrText>
            </w:r>
            <w:r>
              <w:fldChar w:fldCharType="separate"/>
            </w:r>
            <w:r>
              <w:rPr>
                <w:noProof/>
              </w:rPr>
              <w:t>2024-02-15</w:t>
            </w:r>
            <w:r>
              <w:rPr>
                <w:noProof/>
              </w:rPr>
              <w:fldChar w:fldCharType="end"/>
            </w:r>
          </w:p>
        </w:tc>
      </w:tr>
      <w:tr w:rsidR="005C4ED1" w14:paraId="53C51A46" w14:textId="77777777" w:rsidTr="0056044A">
        <w:tc>
          <w:tcPr>
            <w:tcW w:w="1843" w:type="dxa"/>
            <w:tcBorders>
              <w:left w:val="single" w:sz="4" w:space="0" w:color="auto"/>
            </w:tcBorders>
          </w:tcPr>
          <w:p w14:paraId="1EE666FE" w14:textId="77777777" w:rsidR="005C4ED1" w:rsidRDefault="005C4ED1" w:rsidP="0056044A">
            <w:pPr>
              <w:pStyle w:val="CRCoverPage"/>
              <w:spacing w:after="0"/>
              <w:rPr>
                <w:b/>
                <w:i/>
                <w:noProof/>
                <w:sz w:val="8"/>
                <w:szCs w:val="8"/>
              </w:rPr>
            </w:pPr>
          </w:p>
        </w:tc>
        <w:tc>
          <w:tcPr>
            <w:tcW w:w="1986" w:type="dxa"/>
            <w:gridSpan w:val="4"/>
          </w:tcPr>
          <w:p w14:paraId="0809CF21" w14:textId="77777777" w:rsidR="005C4ED1" w:rsidRDefault="005C4ED1" w:rsidP="0056044A">
            <w:pPr>
              <w:pStyle w:val="CRCoverPage"/>
              <w:spacing w:after="0"/>
              <w:rPr>
                <w:noProof/>
                <w:sz w:val="8"/>
                <w:szCs w:val="8"/>
              </w:rPr>
            </w:pPr>
          </w:p>
        </w:tc>
        <w:tc>
          <w:tcPr>
            <w:tcW w:w="2267" w:type="dxa"/>
            <w:gridSpan w:val="2"/>
          </w:tcPr>
          <w:p w14:paraId="7B5BE8F2" w14:textId="77777777" w:rsidR="005C4ED1" w:rsidRDefault="005C4ED1" w:rsidP="0056044A">
            <w:pPr>
              <w:pStyle w:val="CRCoverPage"/>
              <w:spacing w:after="0"/>
              <w:rPr>
                <w:noProof/>
                <w:sz w:val="8"/>
                <w:szCs w:val="8"/>
              </w:rPr>
            </w:pPr>
          </w:p>
        </w:tc>
        <w:tc>
          <w:tcPr>
            <w:tcW w:w="1417" w:type="dxa"/>
            <w:gridSpan w:val="3"/>
          </w:tcPr>
          <w:p w14:paraId="10048274" w14:textId="77777777" w:rsidR="005C4ED1" w:rsidRDefault="005C4ED1" w:rsidP="0056044A">
            <w:pPr>
              <w:pStyle w:val="CRCoverPage"/>
              <w:spacing w:after="0"/>
              <w:rPr>
                <w:noProof/>
                <w:sz w:val="8"/>
                <w:szCs w:val="8"/>
              </w:rPr>
            </w:pPr>
          </w:p>
        </w:tc>
        <w:tc>
          <w:tcPr>
            <w:tcW w:w="2127" w:type="dxa"/>
            <w:tcBorders>
              <w:right w:val="single" w:sz="4" w:space="0" w:color="auto"/>
            </w:tcBorders>
          </w:tcPr>
          <w:p w14:paraId="180D5D68" w14:textId="77777777" w:rsidR="005C4ED1" w:rsidRDefault="005C4ED1" w:rsidP="0056044A">
            <w:pPr>
              <w:pStyle w:val="CRCoverPage"/>
              <w:spacing w:after="0"/>
              <w:rPr>
                <w:noProof/>
                <w:sz w:val="8"/>
                <w:szCs w:val="8"/>
              </w:rPr>
            </w:pPr>
          </w:p>
        </w:tc>
      </w:tr>
      <w:tr w:rsidR="005C4ED1" w14:paraId="7EE380F5" w14:textId="77777777" w:rsidTr="0056044A">
        <w:trPr>
          <w:cantSplit/>
        </w:trPr>
        <w:tc>
          <w:tcPr>
            <w:tcW w:w="1843" w:type="dxa"/>
            <w:tcBorders>
              <w:left w:val="single" w:sz="4" w:space="0" w:color="auto"/>
            </w:tcBorders>
          </w:tcPr>
          <w:p w14:paraId="4B8DD1CF" w14:textId="77777777" w:rsidR="005C4ED1" w:rsidRDefault="005C4ED1" w:rsidP="0056044A">
            <w:pPr>
              <w:pStyle w:val="CRCoverPage"/>
              <w:tabs>
                <w:tab w:val="right" w:pos="1759"/>
              </w:tabs>
              <w:spacing w:after="0"/>
              <w:rPr>
                <w:b/>
                <w:i/>
                <w:noProof/>
              </w:rPr>
            </w:pPr>
            <w:r>
              <w:rPr>
                <w:b/>
                <w:i/>
                <w:noProof/>
              </w:rPr>
              <w:t>Category:</w:t>
            </w:r>
          </w:p>
        </w:tc>
        <w:tc>
          <w:tcPr>
            <w:tcW w:w="851" w:type="dxa"/>
            <w:shd w:val="pct30" w:color="FFFF00" w:fill="auto"/>
          </w:tcPr>
          <w:p w14:paraId="1AB6DEFF" w14:textId="77777777" w:rsidR="005C4ED1" w:rsidRDefault="005C4ED1" w:rsidP="0056044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495AC95" w14:textId="77777777" w:rsidR="005C4ED1" w:rsidRDefault="005C4ED1" w:rsidP="0056044A">
            <w:pPr>
              <w:pStyle w:val="CRCoverPage"/>
              <w:spacing w:after="0"/>
              <w:rPr>
                <w:noProof/>
              </w:rPr>
            </w:pPr>
          </w:p>
        </w:tc>
        <w:tc>
          <w:tcPr>
            <w:tcW w:w="1417" w:type="dxa"/>
            <w:gridSpan w:val="3"/>
            <w:tcBorders>
              <w:left w:val="nil"/>
            </w:tcBorders>
          </w:tcPr>
          <w:p w14:paraId="2D0AC911" w14:textId="77777777" w:rsidR="005C4ED1" w:rsidRDefault="005C4ED1" w:rsidP="00560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04B40" w14:textId="77777777" w:rsidR="005C4ED1" w:rsidRDefault="005C4ED1" w:rsidP="0056044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5C4ED1" w14:paraId="206C141D" w14:textId="77777777" w:rsidTr="0056044A">
        <w:tc>
          <w:tcPr>
            <w:tcW w:w="1843" w:type="dxa"/>
            <w:tcBorders>
              <w:left w:val="single" w:sz="4" w:space="0" w:color="auto"/>
              <w:bottom w:val="single" w:sz="4" w:space="0" w:color="auto"/>
            </w:tcBorders>
          </w:tcPr>
          <w:p w14:paraId="78D7255F" w14:textId="77777777" w:rsidR="005C4ED1" w:rsidRDefault="005C4ED1" w:rsidP="0056044A">
            <w:pPr>
              <w:pStyle w:val="CRCoverPage"/>
              <w:spacing w:after="0"/>
              <w:rPr>
                <w:b/>
                <w:i/>
                <w:noProof/>
              </w:rPr>
            </w:pPr>
          </w:p>
        </w:tc>
        <w:tc>
          <w:tcPr>
            <w:tcW w:w="4677" w:type="dxa"/>
            <w:gridSpan w:val="8"/>
            <w:tcBorders>
              <w:bottom w:val="single" w:sz="4" w:space="0" w:color="auto"/>
            </w:tcBorders>
          </w:tcPr>
          <w:p w14:paraId="70C19CC7" w14:textId="77777777" w:rsidR="005C4ED1" w:rsidRDefault="005C4ED1" w:rsidP="00560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A87474" w14:textId="77777777" w:rsidR="005C4ED1" w:rsidRDefault="005C4ED1" w:rsidP="005604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87137" w14:textId="77777777" w:rsidR="005C4ED1" w:rsidRPr="007C2097" w:rsidRDefault="005C4ED1" w:rsidP="00560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4ED1" w14:paraId="46AA26A2" w14:textId="77777777" w:rsidTr="0056044A">
        <w:tc>
          <w:tcPr>
            <w:tcW w:w="1843" w:type="dxa"/>
          </w:tcPr>
          <w:p w14:paraId="6D4C5ACC" w14:textId="77777777" w:rsidR="005C4ED1" w:rsidRDefault="005C4ED1" w:rsidP="0056044A">
            <w:pPr>
              <w:pStyle w:val="CRCoverPage"/>
              <w:spacing w:after="0"/>
              <w:rPr>
                <w:b/>
                <w:i/>
                <w:noProof/>
                <w:sz w:val="8"/>
                <w:szCs w:val="8"/>
              </w:rPr>
            </w:pPr>
          </w:p>
        </w:tc>
        <w:tc>
          <w:tcPr>
            <w:tcW w:w="7797" w:type="dxa"/>
            <w:gridSpan w:val="10"/>
          </w:tcPr>
          <w:p w14:paraId="25444224" w14:textId="77777777" w:rsidR="005C4ED1" w:rsidRDefault="005C4ED1" w:rsidP="0056044A">
            <w:pPr>
              <w:pStyle w:val="CRCoverPage"/>
              <w:spacing w:after="0"/>
              <w:rPr>
                <w:noProof/>
                <w:sz w:val="8"/>
                <w:szCs w:val="8"/>
              </w:rPr>
            </w:pPr>
          </w:p>
        </w:tc>
      </w:tr>
      <w:tr w:rsidR="005C4ED1" w14:paraId="7CEC7EB6" w14:textId="77777777" w:rsidTr="0056044A">
        <w:tc>
          <w:tcPr>
            <w:tcW w:w="2694" w:type="dxa"/>
            <w:gridSpan w:val="2"/>
            <w:tcBorders>
              <w:top w:val="single" w:sz="4" w:space="0" w:color="auto"/>
              <w:left w:val="single" w:sz="4" w:space="0" w:color="auto"/>
            </w:tcBorders>
          </w:tcPr>
          <w:p w14:paraId="0899009A" w14:textId="77777777" w:rsidR="005C4ED1" w:rsidRDefault="005C4ED1" w:rsidP="00560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8CF10" w14:textId="77777777" w:rsidR="005C4ED1" w:rsidRDefault="005C4ED1" w:rsidP="0056044A">
            <w:pPr>
              <w:pStyle w:val="CRCoverPage"/>
              <w:spacing w:after="0"/>
              <w:ind w:left="100"/>
              <w:rPr>
                <w:noProof/>
              </w:rPr>
            </w:pPr>
            <w:r>
              <w:rPr>
                <w:noProof/>
              </w:rPr>
              <w:t xml:space="preserve">There was no test case for </w:t>
            </w:r>
            <w:r w:rsidRPr="000D4CD0">
              <w:rPr>
                <w:noProof/>
              </w:rPr>
              <w:t>Location Information Request</w:t>
            </w:r>
          </w:p>
        </w:tc>
      </w:tr>
      <w:tr w:rsidR="005C4ED1" w14:paraId="67044160" w14:textId="77777777" w:rsidTr="0056044A">
        <w:tc>
          <w:tcPr>
            <w:tcW w:w="2694" w:type="dxa"/>
            <w:gridSpan w:val="2"/>
            <w:tcBorders>
              <w:left w:val="single" w:sz="4" w:space="0" w:color="auto"/>
            </w:tcBorders>
          </w:tcPr>
          <w:p w14:paraId="17C60D85" w14:textId="77777777" w:rsidR="005C4ED1" w:rsidRDefault="005C4ED1" w:rsidP="0056044A">
            <w:pPr>
              <w:pStyle w:val="CRCoverPage"/>
              <w:spacing w:after="0"/>
              <w:rPr>
                <w:b/>
                <w:i/>
                <w:noProof/>
                <w:sz w:val="8"/>
                <w:szCs w:val="8"/>
              </w:rPr>
            </w:pPr>
          </w:p>
        </w:tc>
        <w:tc>
          <w:tcPr>
            <w:tcW w:w="6946" w:type="dxa"/>
            <w:gridSpan w:val="9"/>
            <w:tcBorders>
              <w:right w:val="single" w:sz="4" w:space="0" w:color="auto"/>
            </w:tcBorders>
          </w:tcPr>
          <w:p w14:paraId="24017578" w14:textId="77777777" w:rsidR="005C4ED1" w:rsidRDefault="005C4ED1" w:rsidP="0056044A">
            <w:pPr>
              <w:pStyle w:val="CRCoverPage"/>
              <w:spacing w:after="0"/>
              <w:rPr>
                <w:noProof/>
                <w:sz w:val="8"/>
                <w:szCs w:val="8"/>
              </w:rPr>
            </w:pPr>
          </w:p>
        </w:tc>
      </w:tr>
      <w:tr w:rsidR="005C4ED1" w14:paraId="0F829ACB" w14:textId="77777777" w:rsidTr="0056044A">
        <w:tc>
          <w:tcPr>
            <w:tcW w:w="2694" w:type="dxa"/>
            <w:gridSpan w:val="2"/>
            <w:tcBorders>
              <w:left w:val="single" w:sz="4" w:space="0" w:color="auto"/>
            </w:tcBorders>
          </w:tcPr>
          <w:p w14:paraId="294CF657" w14:textId="77777777" w:rsidR="005C4ED1" w:rsidRDefault="005C4ED1" w:rsidP="00560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9321C1" w14:textId="77777777" w:rsidR="005C4ED1" w:rsidRDefault="005C4ED1" w:rsidP="0056044A">
            <w:pPr>
              <w:pStyle w:val="CRCoverPage"/>
              <w:spacing w:after="0"/>
              <w:ind w:left="100"/>
              <w:rPr>
                <w:noProof/>
              </w:rPr>
            </w:pPr>
            <w:r>
              <w:rPr>
                <w:noProof/>
              </w:rPr>
              <w:t>Added clause 6.9 and TC 6.9.1</w:t>
            </w:r>
          </w:p>
        </w:tc>
      </w:tr>
      <w:tr w:rsidR="005C4ED1" w14:paraId="035DBDB0" w14:textId="77777777" w:rsidTr="0056044A">
        <w:tc>
          <w:tcPr>
            <w:tcW w:w="2694" w:type="dxa"/>
            <w:gridSpan w:val="2"/>
            <w:tcBorders>
              <w:left w:val="single" w:sz="4" w:space="0" w:color="auto"/>
            </w:tcBorders>
          </w:tcPr>
          <w:p w14:paraId="207921A2" w14:textId="77777777" w:rsidR="005C4ED1" w:rsidRDefault="005C4ED1" w:rsidP="0056044A">
            <w:pPr>
              <w:pStyle w:val="CRCoverPage"/>
              <w:spacing w:after="0"/>
              <w:rPr>
                <w:b/>
                <w:i/>
                <w:noProof/>
                <w:sz w:val="8"/>
                <w:szCs w:val="8"/>
              </w:rPr>
            </w:pPr>
          </w:p>
        </w:tc>
        <w:tc>
          <w:tcPr>
            <w:tcW w:w="6946" w:type="dxa"/>
            <w:gridSpan w:val="9"/>
            <w:tcBorders>
              <w:right w:val="single" w:sz="4" w:space="0" w:color="auto"/>
            </w:tcBorders>
          </w:tcPr>
          <w:p w14:paraId="620C0D0E" w14:textId="77777777" w:rsidR="005C4ED1" w:rsidRDefault="005C4ED1" w:rsidP="0056044A">
            <w:pPr>
              <w:pStyle w:val="CRCoverPage"/>
              <w:spacing w:after="0"/>
              <w:rPr>
                <w:noProof/>
                <w:sz w:val="8"/>
                <w:szCs w:val="8"/>
              </w:rPr>
            </w:pPr>
          </w:p>
        </w:tc>
      </w:tr>
      <w:tr w:rsidR="005C4ED1" w14:paraId="734FFF48" w14:textId="77777777" w:rsidTr="0056044A">
        <w:tc>
          <w:tcPr>
            <w:tcW w:w="2694" w:type="dxa"/>
            <w:gridSpan w:val="2"/>
            <w:tcBorders>
              <w:left w:val="single" w:sz="4" w:space="0" w:color="auto"/>
              <w:bottom w:val="single" w:sz="4" w:space="0" w:color="auto"/>
            </w:tcBorders>
          </w:tcPr>
          <w:p w14:paraId="3E42B61F" w14:textId="77777777" w:rsidR="005C4ED1" w:rsidRDefault="005C4ED1" w:rsidP="00560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18B0C" w14:textId="77777777" w:rsidR="005C4ED1" w:rsidRDefault="005C4ED1" w:rsidP="0056044A">
            <w:pPr>
              <w:pStyle w:val="CRCoverPage"/>
              <w:spacing w:after="0"/>
              <w:ind w:left="100"/>
              <w:rPr>
                <w:noProof/>
              </w:rPr>
            </w:pPr>
            <w:r>
              <w:rPr>
                <w:noProof/>
              </w:rPr>
              <w:t xml:space="preserve">MCVideo Clients could fail in the field without conformance verification of </w:t>
            </w:r>
            <w:r w:rsidRPr="000D4CD0">
              <w:rPr>
                <w:noProof/>
              </w:rPr>
              <w:t>Location Information Request</w:t>
            </w:r>
          </w:p>
        </w:tc>
      </w:tr>
      <w:tr w:rsidR="005C4ED1" w14:paraId="3C0046FF" w14:textId="77777777" w:rsidTr="0056044A">
        <w:tc>
          <w:tcPr>
            <w:tcW w:w="2694" w:type="dxa"/>
            <w:gridSpan w:val="2"/>
          </w:tcPr>
          <w:p w14:paraId="5F0168A3" w14:textId="77777777" w:rsidR="005C4ED1" w:rsidRDefault="005C4ED1" w:rsidP="0056044A">
            <w:pPr>
              <w:pStyle w:val="CRCoverPage"/>
              <w:spacing w:after="0"/>
              <w:rPr>
                <w:b/>
                <w:i/>
                <w:noProof/>
                <w:sz w:val="8"/>
                <w:szCs w:val="8"/>
              </w:rPr>
            </w:pPr>
          </w:p>
        </w:tc>
        <w:tc>
          <w:tcPr>
            <w:tcW w:w="6946" w:type="dxa"/>
            <w:gridSpan w:val="9"/>
          </w:tcPr>
          <w:p w14:paraId="54181C3E" w14:textId="77777777" w:rsidR="005C4ED1" w:rsidRDefault="005C4ED1" w:rsidP="0056044A">
            <w:pPr>
              <w:pStyle w:val="CRCoverPage"/>
              <w:spacing w:after="0"/>
              <w:rPr>
                <w:noProof/>
                <w:sz w:val="8"/>
                <w:szCs w:val="8"/>
              </w:rPr>
            </w:pPr>
          </w:p>
        </w:tc>
      </w:tr>
      <w:tr w:rsidR="005C4ED1" w14:paraId="3D5B4C12" w14:textId="77777777" w:rsidTr="0056044A">
        <w:tc>
          <w:tcPr>
            <w:tcW w:w="2694" w:type="dxa"/>
            <w:gridSpan w:val="2"/>
            <w:tcBorders>
              <w:top w:val="single" w:sz="4" w:space="0" w:color="auto"/>
              <w:left w:val="single" w:sz="4" w:space="0" w:color="auto"/>
            </w:tcBorders>
          </w:tcPr>
          <w:p w14:paraId="71B0819F" w14:textId="77777777" w:rsidR="005C4ED1" w:rsidRDefault="005C4ED1" w:rsidP="00560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699A90" w14:textId="77777777" w:rsidR="005C4ED1" w:rsidRDefault="005C4ED1" w:rsidP="0056044A">
            <w:pPr>
              <w:pStyle w:val="CRCoverPage"/>
              <w:spacing w:after="0"/>
              <w:ind w:left="100"/>
              <w:rPr>
                <w:noProof/>
              </w:rPr>
            </w:pPr>
            <w:r>
              <w:rPr>
                <w:noProof/>
              </w:rPr>
              <w:t>6.9, 6.9.1</w:t>
            </w:r>
          </w:p>
        </w:tc>
      </w:tr>
      <w:tr w:rsidR="005C4ED1" w14:paraId="0C559E19" w14:textId="77777777" w:rsidTr="0056044A">
        <w:tc>
          <w:tcPr>
            <w:tcW w:w="2694" w:type="dxa"/>
            <w:gridSpan w:val="2"/>
            <w:tcBorders>
              <w:left w:val="single" w:sz="4" w:space="0" w:color="auto"/>
            </w:tcBorders>
          </w:tcPr>
          <w:p w14:paraId="72822C7F" w14:textId="77777777" w:rsidR="005C4ED1" w:rsidRDefault="005C4ED1" w:rsidP="0056044A">
            <w:pPr>
              <w:pStyle w:val="CRCoverPage"/>
              <w:spacing w:after="0"/>
              <w:rPr>
                <w:b/>
                <w:i/>
                <w:noProof/>
                <w:sz w:val="8"/>
                <w:szCs w:val="8"/>
              </w:rPr>
            </w:pPr>
          </w:p>
        </w:tc>
        <w:tc>
          <w:tcPr>
            <w:tcW w:w="6946" w:type="dxa"/>
            <w:gridSpan w:val="9"/>
            <w:tcBorders>
              <w:right w:val="single" w:sz="4" w:space="0" w:color="auto"/>
            </w:tcBorders>
          </w:tcPr>
          <w:p w14:paraId="06F1FBCD" w14:textId="77777777" w:rsidR="005C4ED1" w:rsidRDefault="005C4ED1" w:rsidP="0056044A">
            <w:pPr>
              <w:pStyle w:val="CRCoverPage"/>
              <w:spacing w:after="0"/>
              <w:rPr>
                <w:noProof/>
                <w:sz w:val="8"/>
                <w:szCs w:val="8"/>
              </w:rPr>
            </w:pPr>
          </w:p>
        </w:tc>
      </w:tr>
      <w:tr w:rsidR="005C4ED1" w14:paraId="43BB2077" w14:textId="77777777" w:rsidTr="0056044A">
        <w:tc>
          <w:tcPr>
            <w:tcW w:w="2694" w:type="dxa"/>
            <w:gridSpan w:val="2"/>
            <w:tcBorders>
              <w:left w:val="single" w:sz="4" w:space="0" w:color="auto"/>
            </w:tcBorders>
          </w:tcPr>
          <w:p w14:paraId="4B9EE884" w14:textId="77777777" w:rsidR="005C4ED1" w:rsidRDefault="005C4ED1" w:rsidP="00560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AFC14" w14:textId="77777777" w:rsidR="005C4ED1" w:rsidRDefault="005C4ED1" w:rsidP="00560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542DD" w14:textId="77777777" w:rsidR="005C4ED1" w:rsidRDefault="005C4ED1" w:rsidP="0056044A">
            <w:pPr>
              <w:pStyle w:val="CRCoverPage"/>
              <w:spacing w:after="0"/>
              <w:jc w:val="center"/>
              <w:rPr>
                <w:b/>
                <w:caps/>
                <w:noProof/>
              </w:rPr>
            </w:pPr>
            <w:r>
              <w:rPr>
                <w:b/>
                <w:caps/>
                <w:noProof/>
              </w:rPr>
              <w:t>N</w:t>
            </w:r>
          </w:p>
        </w:tc>
        <w:tc>
          <w:tcPr>
            <w:tcW w:w="2977" w:type="dxa"/>
            <w:gridSpan w:val="4"/>
          </w:tcPr>
          <w:p w14:paraId="59D2E995" w14:textId="77777777" w:rsidR="005C4ED1" w:rsidRDefault="005C4ED1" w:rsidP="00560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7D60B" w14:textId="77777777" w:rsidR="005C4ED1" w:rsidRDefault="005C4ED1" w:rsidP="0056044A">
            <w:pPr>
              <w:pStyle w:val="CRCoverPage"/>
              <w:spacing w:after="0"/>
              <w:ind w:left="99"/>
              <w:rPr>
                <w:noProof/>
              </w:rPr>
            </w:pPr>
          </w:p>
        </w:tc>
      </w:tr>
      <w:tr w:rsidR="005C4ED1" w14:paraId="1F0E05CD" w14:textId="77777777" w:rsidTr="0056044A">
        <w:tc>
          <w:tcPr>
            <w:tcW w:w="2694" w:type="dxa"/>
            <w:gridSpan w:val="2"/>
            <w:tcBorders>
              <w:left w:val="single" w:sz="4" w:space="0" w:color="auto"/>
            </w:tcBorders>
          </w:tcPr>
          <w:p w14:paraId="7CD93F1B" w14:textId="77777777" w:rsidR="005C4ED1" w:rsidRDefault="005C4ED1" w:rsidP="00560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6F2C2" w14:textId="77777777" w:rsidR="005C4ED1" w:rsidRDefault="005C4ED1"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BD15E" w14:textId="77777777" w:rsidR="005C4ED1" w:rsidRDefault="005C4ED1" w:rsidP="0056044A">
            <w:pPr>
              <w:pStyle w:val="CRCoverPage"/>
              <w:spacing w:after="0"/>
              <w:jc w:val="center"/>
              <w:rPr>
                <w:b/>
                <w:caps/>
                <w:noProof/>
              </w:rPr>
            </w:pPr>
            <w:r>
              <w:rPr>
                <w:b/>
                <w:caps/>
                <w:noProof/>
              </w:rPr>
              <w:t>X</w:t>
            </w:r>
          </w:p>
        </w:tc>
        <w:tc>
          <w:tcPr>
            <w:tcW w:w="2977" w:type="dxa"/>
            <w:gridSpan w:val="4"/>
          </w:tcPr>
          <w:p w14:paraId="518BFBA2" w14:textId="77777777" w:rsidR="005C4ED1" w:rsidRDefault="005C4ED1" w:rsidP="00560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152B1" w14:textId="77777777" w:rsidR="005C4ED1" w:rsidRDefault="005C4ED1" w:rsidP="0056044A">
            <w:pPr>
              <w:pStyle w:val="CRCoverPage"/>
              <w:spacing w:after="0"/>
              <w:ind w:left="99"/>
              <w:rPr>
                <w:noProof/>
              </w:rPr>
            </w:pPr>
            <w:r>
              <w:rPr>
                <w:noProof/>
              </w:rPr>
              <w:t xml:space="preserve">TS/TR ... CR ... </w:t>
            </w:r>
          </w:p>
        </w:tc>
      </w:tr>
      <w:tr w:rsidR="005C4ED1" w14:paraId="1304F156" w14:textId="77777777" w:rsidTr="0056044A">
        <w:tc>
          <w:tcPr>
            <w:tcW w:w="2694" w:type="dxa"/>
            <w:gridSpan w:val="2"/>
            <w:tcBorders>
              <w:left w:val="single" w:sz="4" w:space="0" w:color="auto"/>
            </w:tcBorders>
          </w:tcPr>
          <w:p w14:paraId="78015779" w14:textId="77777777" w:rsidR="005C4ED1" w:rsidRDefault="005C4ED1" w:rsidP="00560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5B12B" w14:textId="77777777" w:rsidR="005C4ED1" w:rsidRDefault="005C4ED1"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AB456" w14:textId="77777777" w:rsidR="005C4ED1" w:rsidRDefault="005C4ED1" w:rsidP="0056044A">
            <w:pPr>
              <w:pStyle w:val="CRCoverPage"/>
              <w:spacing w:after="0"/>
              <w:jc w:val="center"/>
              <w:rPr>
                <w:b/>
                <w:caps/>
                <w:noProof/>
              </w:rPr>
            </w:pPr>
            <w:r>
              <w:rPr>
                <w:b/>
                <w:caps/>
                <w:noProof/>
              </w:rPr>
              <w:t>X</w:t>
            </w:r>
          </w:p>
        </w:tc>
        <w:tc>
          <w:tcPr>
            <w:tcW w:w="2977" w:type="dxa"/>
            <w:gridSpan w:val="4"/>
          </w:tcPr>
          <w:p w14:paraId="1415086F" w14:textId="77777777" w:rsidR="005C4ED1" w:rsidRDefault="005C4ED1" w:rsidP="00560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F13EDA" w14:textId="77777777" w:rsidR="005C4ED1" w:rsidRDefault="005C4ED1" w:rsidP="0056044A">
            <w:pPr>
              <w:pStyle w:val="CRCoverPage"/>
              <w:spacing w:after="0"/>
              <w:ind w:left="99"/>
              <w:rPr>
                <w:noProof/>
              </w:rPr>
            </w:pPr>
            <w:r>
              <w:rPr>
                <w:noProof/>
              </w:rPr>
              <w:t xml:space="preserve">TS/TR ... CR ... </w:t>
            </w:r>
          </w:p>
        </w:tc>
      </w:tr>
      <w:tr w:rsidR="005C4ED1" w14:paraId="1F27F726" w14:textId="77777777" w:rsidTr="0056044A">
        <w:tc>
          <w:tcPr>
            <w:tcW w:w="2694" w:type="dxa"/>
            <w:gridSpan w:val="2"/>
            <w:tcBorders>
              <w:left w:val="single" w:sz="4" w:space="0" w:color="auto"/>
            </w:tcBorders>
          </w:tcPr>
          <w:p w14:paraId="3FAB364D" w14:textId="77777777" w:rsidR="005C4ED1" w:rsidRDefault="005C4ED1" w:rsidP="00560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4EFB72" w14:textId="77777777" w:rsidR="005C4ED1" w:rsidRDefault="005C4ED1"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1053A" w14:textId="77777777" w:rsidR="005C4ED1" w:rsidRDefault="005C4ED1" w:rsidP="0056044A">
            <w:pPr>
              <w:pStyle w:val="CRCoverPage"/>
              <w:spacing w:after="0"/>
              <w:jc w:val="center"/>
              <w:rPr>
                <w:b/>
                <w:caps/>
                <w:noProof/>
              </w:rPr>
            </w:pPr>
            <w:r>
              <w:rPr>
                <w:b/>
                <w:caps/>
                <w:noProof/>
              </w:rPr>
              <w:t>X</w:t>
            </w:r>
          </w:p>
        </w:tc>
        <w:tc>
          <w:tcPr>
            <w:tcW w:w="2977" w:type="dxa"/>
            <w:gridSpan w:val="4"/>
          </w:tcPr>
          <w:p w14:paraId="0B02607C" w14:textId="77777777" w:rsidR="005C4ED1" w:rsidRDefault="005C4ED1" w:rsidP="00560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C236D" w14:textId="77777777" w:rsidR="005C4ED1" w:rsidRDefault="005C4ED1" w:rsidP="0056044A">
            <w:pPr>
              <w:pStyle w:val="CRCoverPage"/>
              <w:spacing w:after="0"/>
              <w:ind w:left="99"/>
              <w:rPr>
                <w:noProof/>
              </w:rPr>
            </w:pPr>
            <w:r>
              <w:rPr>
                <w:noProof/>
              </w:rPr>
              <w:t xml:space="preserve">TS/TR ... CR ... </w:t>
            </w:r>
          </w:p>
        </w:tc>
      </w:tr>
      <w:tr w:rsidR="005C4ED1" w14:paraId="0852ECCA" w14:textId="77777777" w:rsidTr="0056044A">
        <w:tc>
          <w:tcPr>
            <w:tcW w:w="2694" w:type="dxa"/>
            <w:gridSpan w:val="2"/>
            <w:tcBorders>
              <w:left w:val="single" w:sz="4" w:space="0" w:color="auto"/>
            </w:tcBorders>
          </w:tcPr>
          <w:p w14:paraId="5B412BAB" w14:textId="77777777" w:rsidR="005C4ED1" w:rsidRDefault="005C4ED1" w:rsidP="0056044A">
            <w:pPr>
              <w:pStyle w:val="CRCoverPage"/>
              <w:spacing w:after="0"/>
              <w:rPr>
                <w:b/>
                <w:i/>
                <w:noProof/>
              </w:rPr>
            </w:pPr>
          </w:p>
        </w:tc>
        <w:tc>
          <w:tcPr>
            <w:tcW w:w="6946" w:type="dxa"/>
            <w:gridSpan w:val="9"/>
            <w:tcBorders>
              <w:right w:val="single" w:sz="4" w:space="0" w:color="auto"/>
            </w:tcBorders>
          </w:tcPr>
          <w:p w14:paraId="6E35282B" w14:textId="77777777" w:rsidR="005C4ED1" w:rsidRDefault="005C4ED1" w:rsidP="0056044A">
            <w:pPr>
              <w:pStyle w:val="CRCoverPage"/>
              <w:spacing w:after="0"/>
              <w:rPr>
                <w:noProof/>
              </w:rPr>
            </w:pPr>
          </w:p>
        </w:tc>
      </w:tr>
      <w:tr w:rsidR="005C4ED1" w14:paraId="5049DB54" w14:textId="77777777" w:rsidTr="0056044A">
        <w:tc>
          <w:tcPr>
            <w:tcW w:w="2694" w:type="dxa"/>
            <w:gridSpan w:val="2"/>
            <w:tcBorders>
              <w:left w:val="single" w:sz="4" w:space="0" w:color="auto"/>
              <w:bottom w:val="single" w:sz="4" w:space="0" w:color="auto"/>
            </w:tcBorders>
          </w:tcPr>
          <w:p w14:paraId="7052BBE6" w14:textId="77777777" w:rsidR="005C4ED1" w:rsidRDefault="005C4ED1" w:rsidP="00560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FF6170" w14:textId="77777777" w:rsidR="005C4ED1" w:rsidRDefault="005C4ED1" w:rsidP="0056044A">
            <w:pPr>
              <w:pStyle w:val="CRCoverPage"/>
              <w:spacing w:after="0"/>
              <w:ind w:left="100"/>
              <w:rPr>
                <w:noProof/>
              </w:rPr>
            </w:pPr>
          </w:p>
        </w:tc>
      </w:tr>
      <w:tr w:rsidR="005C4ED1" w:rsidRPr="008863B9" w14:paraId="75D385E1" w14:textId="77777777" w:rsidTr="0056044A">
        <w:tc>
          <w:tcPr>
            <w:tcW w:w="2694" w:type="dxa"/>
            <w:gridSpan w:val="2"/>
            <w:tcBorders>
              <w:top w:val="single" w:sz="4" w:space="0" w:color="auto"/>
              <w:bottom w:val="single" w:sz="4" w:space="0" w:color="auto"/>
            </w:tcBorders>
          </w:tcPr>
          <w:p w14:paraId="3C7016F5" w14:textId="77777777" w:rsidR="005C4ED1" w:rsidRPr="008863B9" w:rsidRDefault="005C4ED1" w:rsidP="00560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2D8EFE" w14:textId="77777777" w:rsidR="005C4ED1" w:rsidRPr="008863B9" w:rsidRDefault="005C4ED1" w:rsidP="0056044A">
            <w:pPr>
              <w:pStyle w:val="CRCoverPage"/>
              <w:spacing w:after="0"/>
              <w:ind w:left="100"/>
              <w:rPr>
                <w:noProof/>
                <w:sz w:val="8"/>
                <w:szCs w:val="8"/>
              </w:rPr>
            </w:pPr>
          </w:p>
        </w:tc>
      </w:tr>
      <w:tr w:rsidR="005C4ED1" w14:paraId="514363A6" w14:textId="77777777" w:rsidTr="0056044A">
        <w:tc>
          <w:tcPr>
            <w:tcW w:w="2694" w:type="dxa"/>
            <w:gridSpan w:val="2"/>
            <w:tcBorders>
              <w:top w:val="single" w:sz="4" w:space="0" w:color="auto"/>
              <w:left w:val="single" w:sz="4" w:space="0" w:color="auto"/>
              <w:bottom w:val="single" w:sz="4" w:space="0" w:color="auto"/>
            </w:tcBorders>
          </w:tcPr>
          <w:p w14:paraId="4EC40040" w14:textId="77777777" w:rsidR="005C4ED1" w:rsidRDefault="005C4ED1" w:rsidP="00560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4A664C" w14:textId="77777777" w:rsidR="005C4ED1" w:rsidRDefault="005C4ED1" w:rsidP="0056044A">
            <w:pPr>
              <w:pStyle w:val="CRCoverPage"/>
              <w:spacing w:after="0"/>
              <w:ind w:left="100"/>
              <w:rPr>
                <w:noProof/>
              </w:rPr>
            </w:pPr>
          </w:p>
        </w:tc>
      </w:tr>
    </w:tbl>
    <w:p w14:paraId="2152C2AE" w14:textId="77777777" w:rsidR="005C4ED1" w:rsidRDefault="005C4ED1" w:rsidP="005C4ED1">
      <w:pPr>
        <w:pStyle w:val="CRCoverPage"/>
        <w:spacing w:after="0"/>
        <w:rPr>
          <w:noProof/>
          <w:sz w:val="8"/>
          <w:szCs w:val="8"/>
        </w:rPr>
      </w:pPr>
    </w:p>
    <w:p w14:paraId="7F034BD9" w14:textId="77777777" w:rsidR="005C4ED1" w:rsidRDefault="005C4ED1" w:rsidP="005C4ED1">
      <w:pPr>
        <w:rPr>
          <w:noProof/>
        </w:rPr>
        <w:sectPr w:rsidR="005C4ED1">
          <w:headerReference w:type="even" r:id="rId12"/>
          <w:footnotePr>
            <w:numRestart w:val="eachSect"/>
          </w:footnotePr>
          <w:pgSz w:w="11907" w:h="16840" w:code="9"/>
          <w:pgMar w:top="1418" w:right="1134" w:bottom="1134" w:left="1134" w:header="680" w:footer="567" w:gutter="0"/>
          <w:cols w:space="720"/>
        </w:sectPr>
      </w:pPr>
    </w:p>
    <w:p w14:paraId="3C81BE57" w14:textId="77777777" w:rsidR="005C4ED1" w:rsidRDefault="005C4ED1" w:rsidP="005C4ED1">
      <w:pPr>
        <w:rPr>
          <w:noProof/>
        </w:rPr>
      </w:pPr>
    </w:p>
    <w:p w14:paraId="14A790E6" w14:textId="77866471" w:rsidR="002E2950" w:rsidRPr="002E2950" w:rsidRDefault="002E2950" w:rsidP="002E2950">
      <w:pPr>
        <w:rPr>
          <w:color w:val="FF0000"/>
          <w:sz w:val="36"/>
          <w:szCs w:val="36"/>
        </w:rPr>
      </w:pPr>
      <w:r w:rsidRPr="002E2950">
        <w:rPr>
          <w:color w:val="FF0000"/>
          <w:sz w:val="36"/>
          <w:szCs w:val="36"/>
        </w:rPr>
        <w:t>&lt;</w:t>
      </w:r>
      <w:r>
        <w:rPr>
          <w:color w:val="FF0000"/>
          <w:sz w:val="36"/>
          <w:szCs w:val="36"/>
        </w:rPr>
        <w:t>START</w:t>
      </w:r>
      <w:r w:rsidRPr="002E2950">
        <w:rPr>
          <w:color w:val="FF0000"/>
          <w:sz w:val="36"/>
          <w:szCs w:val="36"/>
        </w:rPr>
        <w:t xml:space="preserve"> OF CHANGES&gt;</w:t>
      </w:r>
    </w:p>
    <w:p w14:paraId="6DF2F27B" w14:textId="77777777" w:rsidR="002E2950" w:rsidRDefault="002E2950" w:rsidP="002E2950"/>
    <w:p w14:paraId="3516B558" w14:textId="77777777" w:rsidR="002E2950" w:rsidRDefault="002E2950" w:rsidP="002E2950"/>
    <w:bookmarkEnd w:id="0"/>
    <w:bookmarkEnd w:id="1"/>
    <w:p w14:paraId="3AB30193" w14:textId="77777777" w:rsidR="002E2950" w:rsidRPr="00201E3B" w:rsidRDefault="002E2950" w:rsidP="002E2950">
      <w:pPr>
        <w:pStyle w:val="Heading2"/>
        <w:rPr>
          <w:ins w:id="3" w:author="Kahn, Jason D. (Fed)" w:date="2024-02-05T15:22:00Z"/>
        </w:rPr>
      </w:pPr>
      <w:ins w:id="4" w:author="Kahn, Jason D. (Fed)" w:date="2024-02-05T15:22:00Z">
        <w:r>
          <w:t>6.9</w:t>
        </w:r>
        <w:r w:rsidRPr="00201E3B">
          <w:tab/>
        </w:r>
        <w:r>
          <w:t>Location</w:t>
        </w:r>
      </w:ins>
    </w:p>
    <w:p w14:paraId="00502B37" w14:textId="77777777" w:rsidR="002E2950" w:rsidRDefault="002E2950" w:rsidP="002E2950">
      <w:pPr>
        <w:keepNext/>
        <w:keepLines/>
        <w:spacing w:before="120"/>
        <w:ind w:left="1134" w:hanging="1134"/>
        <w:outlineLvl w:val="2"/>
        <w:rPr>
          <w:ins w:id="5" w:author="Kahn, Jason D. (Fed)" w:date="2024-02-05T15:22:00Z"/>
          <w:rFonts w:ascii="Arial" w:hAnsi="Arial"/>
          <w:sz w:val="28"/>
        </w:rPr>
      </w:pPr>
      <w:bookmarkStart w:id="6" w:name="_Toc99871306"/>
      <w:ins w:id="7" w:author="Kahn, Jason D. (Fed)" w:date="2024-02-05T15:22:00Z">
        <w:r>
          <w:rPr>
            <w:rFonts w:ascii="Arial" w:hAnsi="Arial"/>
            <w:sz w:val="28"/>
          </w:rPr>
          <w:t>6.9.1</w:t>
        </w:r>
        <w:r>
          <w:rPr>
            <w:rFonts w:ascii="Arial" w:hAnsi="Arial"/>
            <w:sz w:val="28"/>
          </w:rPr>
          <w:tab/>
        </w:r>
        <w:bookmarkEnd w:id="6"/>
        <w:r w:rsidRPr="00AC0629">
          <w:rPr>
            <w:rFonts w:ascii="Arial" w:hAnsi="Arial"/>
            <w:sz w:val="28"/>
          </w:rPr>
          <w:t>On-network / Location/ Location Information Request</w:t>
        </w:r>
      </w:ins>
    </w:p>
    <w:p w14:paraId="1E96830C" w14:textId="77777777" w:rsidR="002E2950" w:rsidRDefault="002E2950" w:rsidP="002E2950">
      <w:pPr>
        <w:pStyle w:val="H6"/>
        <w:rPr>
          <w:ins w:id="8" w:author="Kahn, Jason D. (Fed)" w:date="2024-02-05T15:22:00Z"/>
        </w:rPr>
      </w:pPr>
      <w:ins w:id="9" w:author="Kahn, Jason D. (Fed)" w:date="2024-02-05T15:22:00Z">
        <w:r>
          <w:t>6.9.1.1</w:t>
        </w:r>
        <w:r>
          <w:tab/>
          <w:t>Test Purpose (TP)</w:t>
        </w:r>
      </w:ins>
    </w:p>
    <w:p w14:paraId="0F2E2154" w14:textId="77777777" w:rsidR="002E2950" w:rsidRDefault="002E2950" w:rsidP="002E2950">
      <w:pPr>
        <w:pStyle w:val="H6"/>
        <w:rPr>
          <w:ins w:id="10" w:author="Kahn, Jason D. (Fed)" w:date="2024-02-05T15:22:00Z"/>
        </w:rPr>
      </w:pPr>
      <w:ins w:id="11" w:author="Kahn, Jason D. (Fed)" w:date="2024-02-05T15:22:00Z">
        <w:r>
          <w:t>(1)</w:t>
        </w:r>
      </w:ins>
    </w:p>
    <w:p w14:paraId="77C15DB1" w14:textId="77777777" w:rsidR="002E2950" w:rsidRDefault="002E2950" w:rsidP="002E2950">
      <w:pPr>
        <w:pStyle w:val="PL"/>
        <w:rPr>
          <w:ins w:id="12" w:author="Kahn, Jason D. (Fed)" w:date="2024-02-05T15:22:00Z"/>
        </w:rPr>
      </w:pPr>
      <w:ins w:id="13" w:author="Kahn, Jason D. (Fed)" w:date="2024-02-05T15:22:00Z">
        <w:r>
          <w:rPr>
            <w:b/>
            <w:noProof w:val="0"/>
          </w:rPr>
          <w:t>with</w:t>
        </w:r>
        <w:r>
          <w:rPr>
            <w:noProof w:val="0"/>
          </w:rPr>
          <w:t xml:space="preserve"> </w:t>
        </w:r>
        <w:proofErr w:type="gramStart"/>
        <w:r>
          <w:rPr>
            <w:noProof w:val="0"/>
          </w:rPr>
          <w:t>{ UE</w:t>
        </w:r>
        <w:proofErr w:type="gramEnd"/>
        <w:r>
          <w:rPr>
            <w:noProof w:val="0"/>
          </w:rPr>
          <w:t xml:space="preserve"> (MCVideo Client)registered and authorized for MCVideo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both </w:t>
        </w:r>
        <w:proofErr w:type="spellStart"/>
        <w:r>
          <w:rPr>
            <w:noProof w:val="0"/>
          </w:rPr>
          <w:t>NonEmergencyLocationInformation</w:t>
        </w:r>
        <w:proofErr w:type="spellEnd"/>
        <w:r>
          <w:rPr>
            <w:noProof w:val="0"/>
          </w:rPr>
          <w:t xml:space="preserve"> and </w:t>
        </w:r>
        <w:proofErr w:type="spellStart"/>
        <w:r>
          <w:rPr>
            <w:noProof w:val="0"/>
          </w:rPr>
          <w:t>EmergencyLocationInformation</w:t>
        </w:r>
        <w:proofErr w:type="spellEnd"/>
        <w:r>
          <w:rPr>
            <w:noProof w:val="0"/>
          </w:rPr>
          <w:t xml:space="preserve"> }</w:t>
        </w:r>
      </w:ins>
    </w:p>
    <w:p w14:paraId="503448C2" w14:textId="77777777" w:rsidR="002E2950" w:rsidRDefault="002E2950" w:rsidP="002E2950">
      <w:pPr>
        <w:pStyle w:val="PL"/>
        <w:rPr>
          <w:ins w:id="14" w:author="Kahn, Jason D. (Fed)" w:date="2024-02-05T15:22:00Z"/>
        </w:rPr>
      </w:pPr>
      <w:ins w:id="15" w:author="Kahn, Jason D. (Fed)" w:date="2024-02-05T15:22:00Z">
        <w:r>
          <w:rPr>
            <w:noProof w:val="0"/>
          </w:rPr>
          <w:t>ensure that {</w:t>
        </w:r>
      </w:ins>
    </w:p>
    <w:p w14:paraId="00D82541" w14:textId="77777777" w:rsidR="002E2950" w:rsidRDefault="002E2950" w:rsidP="002E2950">
      <w:pPr>
        <w:pStyle w:val="PL"/>
        <w:rPr>
          <w:ins w:id="16" w:author="Kahn, Jason D. (Fed)" w:date="2024-02-05T15:22:00Z"/>
        </w:rPr>
      </w:pPr>
      <w:ins w:id="17" w:author="Kahn, Jason D. (Fed)" w:date="2024-02-05T15:22:00Z">
        <w:r>
          <w:rPr>
            <w:noProof w:val="0"/>
          </w:rPr>
          <w:br/>
          <w:t xml:space="preserve">  </w:t>
        </w:r>
        <w:r>
          <w:rPr>
            <w:b/>
            <w:noProof w:val="0"/>
          </w:rPr>
          <w:t>when</w:t>
        </w:r>
        <w:r>
          <w:rPr>
            <w:noProof w:val="0"/>
          </w:rPr>
          <w:t xml:space="preserve"> </w:t>
        </w:r>
        <w:proofErr w:type="gramStart"/>
        <w:r>
          <w:rPr>
            <w:noProof w:val="0"/>
          </w:rPr>
          <w:t>{ UE</w:t>
        </w:r>
        <w:proofErr w:type="gramEnd"/>
        <w:r>
          <w:rPr>
            <w:noProof w:val="0"/>
          </w:rPr>
          <w:t xml:space="preserve"> (MCVideo Client) receives a location information request before the </w:t>
        </w:r>
        <w:proofErr w:type="spellStart"/>
        <w:r>
          <w:rPr>
            <w:noProof w:val="0"/>
          </w:rPr>
          <w:t>minimumReportInterval</w:t>
        </w:r>
        <w:proofErr w:type="spellEnd"/>
        <w:r>
          <w:rPr>
            <w:noProof w:val="0"/>
          </w:rPr>
          <w:t xml:space="preserve"> timer has expired </w:t>
        </w:r>
        <w:r>
          <w:rPr>
            <w:b/>
            <w:noProof w:val="0"/>
          </w:rPr>
          <w:t xml:space="preserve"> </w:t>
        </w:r>
        <w:r>
          <w:rPr>
            <w:noProof w:val="0"/>
          </w:rPr>
          <w:t>}</w:t>
        </w:r>
      </w:ins>
    </w:p>
    <w:p w14:paraId="7F19DBDE" w14:textId="77777777" w:rsidR="002E2950" w:rsidRDefault="002E2950" w:rsidP="002E2950">
      <w:pPr>
        <w:pStyle w:val="PL"/>
        <w:rPr>
          <w:ins w:id="18" w:author="Kahn, Jason D. (Fed)" w:date="2024-02-05T15:22:00Z"/>
        </w:rPr>
      </w:pPr>
      <w:ins w:id="19" w:author="Kahn, Jason D. (Fed)" w:date="2024-02-05T15:22: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(MCVideo Client)does not wait for the </w:t>
        </w:r>
        <w:proofErr w:type="spellStart"/>
        <w:r>
          <w:rPr>
            <w:noProof w:val="0"/>
          </w:rPr>
          <w:t>minimumReportInterval</w:t>
        </w:r>
        <w:proofErr w:type="spellEnd"/>
        <w:r>
          <w:rPr>
            <w:noProof w:val="0"/>
          </w:rPr>
          <w:t xml:space="preserve"> timer to expire, and,  </w:t>
        </w:r>
        <w:proofErr w:type="spellStart"/>
        <w:r>
          <w:rPr>
            <w:noProof w:val="0"/>
          </w:rPr>
          <w:t>sends"immediately</w:t>
        </w:r>
        <w:proofErr w:type="spellEnd"/>
        <w:r>
          <w:rPr>
            <w:noProof w:val="0"/>
          </w:rPr>
          <w:t xml:space="preserve">"  a SIP MESSAGE containing location information report including information in accordance with the </w:t>
        </w:r>
        <w:proofErr w:type="spellStart"/>
        <w:r>
          <w:rPr>
            <w:noProof w:val="0"/>
          </w:rPr>
          <w:t>NonEmergencyLocationInformation</w:t>
        </w:r>
        <w:proofErr w:type="spellEnd"/>
        <w:r>
          <w:rPr>
            <w:noProof w:val="0"/>
          </w:rPr>
          <w:t xml:space="preserve"> configuration and the &lt;</w:t>
        </w:r>
        <w:proofErr w:type="spellStart"/>
        <w:r>
          <w:rPr>
            <w:noProof w:val="0"/>
          </w:rPr>
          <w:t>ReportID</w:t>
        </w:r>
        <w:proofErr w:type="spellEnd"/>
        <w:r>
          <w:rPr>
            <w:noProof w:val="0"/>
          </w:rPr>
          <w:t>&gt; attribute set to the value of the &lt;</w:t>
        </w:r>
        <w:proofErr w:type="spellStart"/>
        <w:r>
          <w:rPr>
            <w:noProof w:val="0"/>
          </w:rPr>
          <w:t>RequestID</w:t>
        </w:r>
        <w:proofErr w:type="spellEnd"/>
        <w:r>
          <w:rPr>
            <w:noProof w:val="0"/>
          </w:rPr>
          <w:t xml:space="preserve">&gt; attribute in the received Request, </w:t>
        </w:r>
        <w:r>
          <w:rPr>
            <w:b/>
            <w:noProof w:val="0"/>
          </w:rPr>
          <w:t>and</w:t>
        </w:r>
        <w:r>
          <w:rPr>
            <w:noProof w:val="0"/>
          </w:rPr>
          <w:t xml:space="preserve">, </w:t>
        </w:r>
        <w:r>
          <w:rPr>
            <w:rFonts w:eastAsia="Malgun Gothic"/>
            <w:noProof w:val="0"/>
          </w:rPr>
          <w:t xml:space="preserve">resets the </w:t>
        </w:r>
        <w:proofErr w:type="spellStart"/>
        <w:r>
          <w:rPr>
            <w:rFonts w:eastAsia="Malgun Gothic"/>
            <w:i/>
            <w:noProof w:val="0"/>
          </w:rPr>
          <w:t>minimumReportInterval</w:t>
        </w:r>
        <w:proofErr w:type="spellEnd"/>
        <w:r>
          <w:rPr>
            <w:rFonts w:eastAsia="Malgun Gothic"/>
            <w:noProof w:val="0"/>
          </w:rPr>
          <w:t xml:space="preserve"> timer</w:t>
        </w:r>
        <w:r>
          <w:rPr>
            <w:noProof w:val="0"/>
          </w:rPr>
          <w:t xml:space="preserve"> }</w:t>
        </w:r>
      </w:ins>
    </w:p>
    <w:p w14:paraId="1E14C8C4" w14:textId="77777777" w:rsidR="002E2950" w:rsidRDefault="002E2950" w:rsidP="002E2950">
      <w:pPr>
        <w:pStyle w:val="PL"/>
        <w:rPr>
          <w:ins w:id="20" w:author="Kahn, Jason D. (Fed)" w:date="2024-02-05T15:22:00Z"/>
        </w:rPr>
      </w:pPr>
      <w:ins w:id="21" w:author="Kahn, Jason D. (Fed)" w:date="2024-02-05T15:22:00Z">
        <w:r>
          <w:rPr>
            <w:noProof w:val="0"/>
          </w:rPr>
          <w:t xml:space="preserve">            }</w:t>
        </w:r>
      </w:ins>
    </w:p>
    <w:p w14:paraId="1E66C2A0" w14:textId="77777777" w:rsidR="002E2950" w:rsidRDefault="002E2950" w:rsidP="002E2950">
      <w:pPr>
        <w:pStyle w:val="PL"/>
        <w:rPr>
          <w:ins w:id="22" w:author="Kahn, Jason D. (Fed)" w:date="2024-02-05T15:22:00Z"/>
        </w:rPr>
      </w:pPr>
    </w:p>
    <w:p w14:paraId="6745292C" w14:textId="77777777" w:rsidR="002E2950" w:rsidRDefault="002E2950" w:rsidP="002E2950">
      <w:pPr>
        <w:pStyle w:val="H6"/>
        <w:rPr>
          <w:ins w:id="23" w:author="Kahn, Jason D. (Fed)" w:date="2024-02-05T15:22:00Z"/>
        </w:rPr>
      </w:pPr>
      <w:ins w:id="24" w:author="Kahn, Jason D. (Fed)" w:date="2024-02-05T15:22:00Z">
        <w:r>
          <w:t>(2)</w:t>
        </w:r>
      </w:ins>
    </w:p>
    <w:p w14:paraId="63496DE6" w14:textId="77777777" w:rsidR="002E2950" w:rsidRDefault="002E2950" w:rsidP="002E2950">
      <w:pPr>
        <w:pStyle w:val="PL"/>
        <w:rPr>
          <w:ins w:id="25" w:author="Kahn, Jason D. (Fed)" w:date="2024-02-05T15:22:00Z"/>
        </w:rPr>
      </w:pPr>
      <w:ins w:id="26" w:author="Kahn, Jason D. (Fed)" w:date="2024-02-05T15:22:00Z">
        <w:r>
          <w:rPr>
            <w:b/>
            <w:noProof w:val="0"/>
          </w:rPr>
          <w:t>with</w:t>
        </w:r>
        <w:r>
          <w:rPr>
            <w:noProof w:val="0"/>
          </w:rPr>
          <w:t xml:space="preserve"> </w:t>
        </w:r>
        <w:proofErr w:type="gramStart"/>
        <w:r>
          <w:rPr>
            <w:noProof w:val="0"/>
          </w:rPr>
          <w:t>{ UE</w:t>
        </w:r>
        <w:proofErr w:type="gramEnd"/>
        <w:r>
          <w:rPr>
            <w:noProof w:val="0"/>
          </w:rPr>
          <w:t xml:space="preserve"> (MCVideo Client)registered and authorized for MCVideo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w:t>
        </w:r>
      </w:ins>
    </w:p>
    <w:p w14:paraId="130A067F" w14:textId="77777777" w:rsidR="002E2950" w:rsidRDefault="002E2950" w:rsidP="002E2950">
      <w:pPr>
        <w:pStyle w:val="PL"/>
        <w:rPr>
          <w:ins w:id="27" w:author="Kahn, Jason D. (Fed)" w:date="2024-02-05T15:22:00Z"/>
        </w:rPr>
      </w:pPr>
      <w:ins w:id="28" w:author="Kahn, Jason D. (Fed)" w:date="2024-02-05T15:22:00Z">
        <w:r>
          <w:rPr>
            <w:noProof w:val="0"/>
          </w:rPr>
          <w:t>ensure that {</w:t>
        </w:r>
      </w:ins>
    </w:p>
    <w:p w14:paraId="02A7E5DF" w14:textId="77777777" w:rsidR="002E2950" w:rsidRDefault="002E2950" w:rsidP="002E2950">
      <w:pPr>
        <w:pStyle w:val="PL"/>
        <w:rPr>
          <w:ins w:id="29" w:author="Kahn, Jason D. (Fed)" w:date="2024-02-05T15:22:00Z"/>
        </w:rPr>
      </w:pPr>
      <w:ins w:id="30" w:author="Kahn, Jason D. (Fed)" w:date="2024-02-05T15:22:00Z">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(MCVideo Client) receives a new location information configuration message and </w:t>
        </w:r>
        <w:proofErr w:type="spellStart"/>
        <w:r>
          <w:rPr>
            <w:noProof w:val="0"/>
          </w:rPr>
          <w:t>ConfigScope</w:t>
        </w:r>
        <w:proofErr w:type="spellEnd"/>
        <w:r>
          <w:rPr>
            <w:noProof w:val="0"/>
          </w:rPr>
          <w:t xml:space="preserve"> set to 'Full' }</w:t>
        </w:r>
      </w:ins>
    </w:p>
    <w:p w14:paraId="7E2A442B" w14:textId="77777777" w:rsidR="002E2950" w:rsidRDefault="002E2950" w:rsidP="002E2950">
      <w:pPr>
        <w:pStyle w:val="PL"/>
        <w:rPr>
          <w:ins w:id="31" w:author="Kahn, Jason D. (Fed)" w:date="2024-02-05T15:22:00Z"/>
        </w:rPr>
      </w:pPr>
      <w:ins w:id="32" w:author="Kahn, Jason D. (Fed)" w:date="2024-02-05T15:22: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(MCVideo Client) stores the contents of the &lt;Configuration&gt; elements thereby overriding the previous configuration }</w:t>
        </w:r>
      </w:ins>
    </w:p>
    <w:p w14:paraId="3686339D" w14:textId="77777777" w:rsidR="002E2950" w:rsidRDefault="002E2950" w:rsidP="002E2950">
      <w:pPr>
        <w:pStyle w:val="PL"/>
        <w:rPr>
          <w:ins w:id="33" w:author="Kahn, Jason D. (Fed)" w:date="2024-02-05T15:22:00Z"/>
        </w:rPr>
      </w:pPr>
      <w:ins w:id="34" w:author="Kahn, Jason D. (Fed)" w:date="2024-02-05T15:22:00Z">
        <w:r>
          <w:rPr>
            <w:noProof w:val="0"/>
          </w:rPr>
          <w:t xml:space="preserve">            }</w:t>
        </w:r>
      </w:ins>
    </w:p>
    <w:p w14:paraId="5576E088" w14:textId="77777777" w:rsidR="002E2950" w:rsidRDefault="002E2950" w:rsidP="002E2950">
      <w:pPr>
        <w:pStyle w:val="PL"/>
        <w:rPr>
          <w:ins w:id="35" w:author="Kahn, Jason D. (Fed)" w:date="2024-02-05T15:22:00Z"/>
        </w:rPr>
      </w:pPr>
    </w:p>
    <w:p w14:paraId="4C909AB8" w14:textId="2E5EF1B4" w:rsidR="002E2950" w:rsidRDefault="008A35A6" w:rsidP="002E2950">
      <w:pPr>
        <w:pStyle w:val="H6"/>
        <w:rPr>
          <w:ins w:id="36" w:author="Kahn, Jason D. (Fed)" w:date="2024-02-05T15:22:00Z"/>
        </w:rPr>
      </w:pPr>
      <w:ins w:id="37" w:author="Kahn, Jason D. (Fed)" w:date="2024-02-06T13:53:00Z">
        <w:r>
          <w:t>6.9.1</w:t>
        </w:r>
      </w:ins>
      <w:ins w:id="38" w:author="Kahn, Jason D. (Fed)" w:date="2024-02-05T15:22:00Z">
        <w:r w:rsidR="002E2950">
          <w:t>.2</w:t>
        </w:r>
        <w:r w:rsidR="002E2950">
          <w:tab/>
          <w:t>Conformance requirements</w:t>
        </w:r>
      </w:ins>
    </w:p>
    <w:p w14:paraId="628C7276" w14:textId="77777777" w:rsidR="002E2950" w:rsidRDefault="002E2950" w:rsidP="002E2950">
      <w:pPr>
        <w:rPr>
          <w:ins w:id="39" w:author="Kahn, Jason D. (Fed)" w:date="2024-02-05T15:22:00Z"/>
        </w:rPr>
      </w:pPr>
      <w:ins w:id="40" w:author="Kahn, Jason D. (Fed)" w:date="2024-02-05T15:22:00Z">
        <w:r>
          <w:t xml:space="preserve">References: The conformance requirements covered in the current TC are specified in: TS 24.281, clauses </w:t>
        </w:r>
        <w:r>
          <w:rPr>
            <w:rFonts w:eastAsia="Malgun Gothic"/>
          </w:rPr>
          <w:t xml:space="preserve">18.3.1, </w:t>
        </w:r>
        <w:r>
          <w:t>18.3.2, 18.3.3, 18.3.4.2. Unless otherwise stated, these are Rel-16 requirements.</w:t>
        </w:r>
      </w:ins>
    </w:p>
    <w:p w14:paraId="41100F1B" w14:textId="77777777" w:rsidR="002E2950" w:rsidRDefault="002E2950" w:rsidP="002E2950">
      <w:pPr>
        <w:rPr>
          <w:ins w:id="41" w:author="Kahn, Jason D. (Fed)" w:date="2024-02-05T15:22:00Z"/>
        </w:rPr>
      </w:pPr>
      <w:ins w:id="42" w:author="Kahn, Jason D. (Fed)" w:date="2024-02-05T15:22:00Z">
        <w:r>
          <w:t>[TS 24.281 clause 18.3.1]</w:t>
        </w:r>
      </w:ins>
    </w:p>
    <w:p w14:paraId="20204A6A" w14:textId="77777777" w:rsidR="002E2950" w:rsidRPr="0073469F" w:rsidRDefault="002E2950" w:rsidP="002E2950">
      <w:pPr>
        <w:rPr>
          <w:ins w:id="43" w:author="Kahn, Jason D. (Fed)" w:date="2024-02-05T15:22:00Z"/>
        </w:rPr>
      </w:pPr>
      <w:ins w:id="44" w:author="Kahn, Jason D. (Fed)" w:date="2024-02-05T15:22:00Z">
        <w:r w:rsidRPr="0073469F">
          <w:t xml:space="preserve">The </w:t>
        </w:r>
        <w:r>
          <w:t>MCVideo</w:t>
        </w:r>
        <w:r w:rsidRPr="0073469F">
          <w:t xml:space="preserve"> client sends a location report when one of the trigger criteria is fulfilled or when it receives a request from the participating </w:t>
        </w:r>
        <w:r>
          <w:t>MCVideo</w:t>
        </w:r>
        <w:r w:rsidRPr="0073469F">
          <w:t xml:space="preserve"> function to send a location report. To send the location report the </w:t>
        </w:r>
        <w:r>
          <w:t>MCVideo</w:t>
        </w:r>
        <w:r w:rsidRPr="0073469F">
          <w:t xml:space="preserve"> client can use an appropriate SIP message that it needs to send for other reasons, or it can include the location report in a SIP MESSAGE request.</w:t>
        </w:r>
      </w:ins>
    </w:p>
    <w:p w14:paraId="11D3828D" w14:textId="77777777" w:rsidR="002E2950" w:rsidRDefault="002E2950" w:rsidP="002E2950">
      <w:pPr>
        <w:rPr>
          <w:ins w:id="45" w:author="Kahn, Jason D. (Fed)" w:date="2024-02-05T15:22:00Z"/>
        </w:rPr>
      </w:pPr>
      <w:ins w:id="46" w:author="Kahn, Jason D. (Fed)" w:date="2024-02-05T15:22:00Z">
        <w:r w:rsidRPr="0073469F">
          <w:t xml:space="preserve">To send a location report, the </w:t>
        </w:r>
        <w:r>
          <w:t>MCVideo</w:t>
        </w:r>
        <w:r w:rsidRPr="0073469F">
          <w:t xml:space="preserve"> client includes in the SIP MESSAGE </w:t>
        </w:r>
        <w:r>
          <w:t xml:space="preserve">request </w:t>
        </w:r>
        <w:r w:rsidRPr="0073469F">
          <w:t xml:space="preserve">an </w:t>
        </w:r>
        <w:r>
          <w:t>application/vnd.3gpp.mcvideo-location-info+xml</w:t>
        </w:r>
        <w:r w:rsidRPr="0073469F">
          <w:t xml:space="preserve"> MIME body</w:t>
        </w:r>
        <w:r>
          <w:t xml:space="preserve"> </w:t>
        </w:r>
        <w:r w:rsidRPr="0073469F">
          <w:t xml:space="preserve">as specified in clause F.3. The </w:t>
        </w:r>
        <w:r>
          <w:t>MCVideo</w:t>
        </w:r>
        <w:r w:rsidRPr="0073469F">
          <w:t xml:space="preserve"> client populates the elements in accordance with its reporting configuration. Further location information may also be included in the P-Access-Network-Info header field.</w:t>
        </w:r>
      </w:ins>
    </w:p>
    <w:p w14:paraId="7A441DFB" w14:textId="77777777" w:rsidR="002E2950" w:rsidRDefault="002E2950" w:rsidP="002E2950">
      <w:pPr>
        <w:rPr>
          <w:ins w:id="47" w:author="Kahn, Jason D. (Fed)" w:date="2024-02-05T15:22:00Z"/>
        </w:rPr>
      </w:pPr>
      <w:ins w:id="48" w:author="Kahn, Jason D. (Fed)" w:date="2024-02-05T15:22:00Z">
        <w:r>
          <w:t>[TS 24.281 clause 18.3.2]</w:t>
        </w:r>
      </w:ins>
    </w:p>
    <w:p w14:paraId="223F2052" w14:textId="77777777" w:rsidR="002E2950" w:rsidRPr="0073469F" w:rsidRDefault="002E2950" w:rsidP="002E2950">
      <w:pPr>
        <w:rPr>
          <w:ins w:id="49" w:author="Kahn, Jason D. (Fed)" w:date="2024-02-05T15:22:00Z"/>
        </w:rPr>
      </w:pPr>
      <w:ins w:id="50" w:author="Kahn, Jason D. (Fed)" w:date="2024-02-05T15:22:00Z">
        <w:r w:rsidRPr="0073469F">
          <w:t>Upon receiving a SIP MESSAGE request containing</w:t>
        </w:r>
        <w:r>
          <w:t>:</w:t>
        </w:r>
      </w:ins>
    </w:p>
    <w:p w14:paraId="6AC7A042" w14:textId="77777777" w:rsidR="002E2950" w:rsidRPr="0073469F" w:rsidRDefault="002E2950" w:rsidP="002E2950">
      <w:pPr>
        <w:pStyle w:val="B1"/>
        <w:rPr>
          <w:ins w:id="51" w:author="Kahn, Jason D. (Fed)" w:date="2024-02-05T15:22:00Z"/>
        </w:rPr>
      </w:pPr>
      <w:ins w:id="52" w:author="Kahn, Jason D. (Fed)" w:date="2024-02-05T15:22:00Z">
        <w:r w:rsidRPr="0073469F">
          <w:t>1)</w:t>
        </w:r>
        <w:r w:rsidRPr="0073469F">
          <w:tab/>
          <w:t xml:space="preserve">an </w:t>
        </w:r>
        <w:r w:rsidRPr="0073469F">
          <w:rPr>
            <w:lang w:eastAsia="ko-KR"/>
          </w:rPr>
          <w:t>Accept-Contact header field with the media feature tag g.3gpp.icsi-ref set to the value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w:t>
        </w:r>
      </w:ins>
    </w:p>
    <w:p w14:paraId="075C0635" w14:textId="77777777" w:rsidR="002E2950" w:rsidRPr="0073469F" w:rsidRDefault="002E2950" w:rsidP="002E2950">
      <w:pPr>
        <w:pStyle w:val="B1"/>
        <w:rPr>
          <w:ins w:id="53" w:author="Kahn, Jason D. (Fed)" w:date="2024-02-05T15:22:00Z"/>
        </w:rPr>
      </w:pPr>
      <w:ins w:id="54" w:author="Kahn, Jason D. (Fed)" w:date="2024-02-05T15:22:00Z">
        <w:r w:rsidRPr="0073469F">
          <w:lastRenderedPageBreak/>
          <w:t>2)</w:t>
        </w:r>
        <w:r w:rsidRPr="0073469F">
          <w:tab/>
          <w:t>a Content-Type header field set to "application/vnd.3gpp.</w:t>
        </w:r>
        <w:r>
          <w:t>mcvideo</w:t>
        </w:r>
        <w:r w:rsidRPr="0073469F">
          <w:t>-location-info+xml"; and</w:t>
        </w:r>
      </w:ins>
    </w:p>
    <w:p w14:paraId="7066C70A" w14:textId="77777777" w:rsidR="002E2950" w:rsidRPr="0073469F" w:rsidRDefault="002E2950" w:rsidP="002E2950">
      <w:pPr>
        <w:pStyle w:val="B1"/>
        <w:rPr>
          <w:ins w:id="55" w:author="Kahn, Jason D. (Fed)" w:date="2024-02-05T15:22:00Z"/>
        </w:rPr>
      </w:pPr>
      <w:ins w:id="56" w:author="Kahn, Jason D. (Fed)" w:date="2024-02-05T15:22:00Z">
        <w:r w:rsidRPr="0073469F">
          <w:t>3)</w:t>
        </w:r>
        <w:r>
          <w:tab/>
        </w:r>
        <w:r w:rsidRPr="0073469F">
          <w:t xml:space="preserve">an </w:t>
        </w:r>
        <w:r>
          <w:t>application/vnd.3gpp.mcvideo-location-info+xml</w:t>
        </w:r>
        <w:r w:rsidRPr="0073469F">
          <w:t xml:space="preserve"> MIME body with a &lt;Configuration&gt; root element included in the &lt;location-info&gt; root </w:t>
        </w:r>
        <w:proofErr w:type="gramStart"/>
        <w:r w:rsidRPr="0073469F">
          <w:t>element;</w:t>
        </w:r>
        <w:proofErr w:type="gramEnd"/>
      </w:ins>
    </w:p>
    <w:p w14:paraId="31EEB5C8" w14:textId="77777777" w:rsidR="002E2950" w:rsidRPr="0073469F" w:rsidRDefault="002E2950" w:rsidP="002E2950">
      <w:pPr>
        <w:rPr>
          <w:ins w:id="57" w:author="Kahn, Jason D. (Fed)" w:date="2024-02-05T15:22:00Z"/>
        </w:rPr>
      </w:pPr>
      <w:ins w:id="58" w:author="Kahn, Jason D. (Fed)" w:date="2024-02-05T15:22:00Z">
        <w:r w:rsidRPr="0073469F">
          <w:t xml:space="preserve">then the </w:t>
        </w:r>
        <w:r>
          <w:t>MCVideo</w:t>
        </w:r>
        <w:r w:rsidRPr="0073469F">
          <w:t xml:space="preserve"> client:</w:t>
        </w:r>
      </w:ins>
    </w:p>
    <w:p w14:paraId="2DC089E8" w14:textId="77777777" w:rsidR="002E2950" w:rsidRDefault="002E2950" w:rsidP="002E2950">
      <w:pPr>
        <w:pStyle w:val="B1"/>
        <w:tabs>
          <w:tab w:val="left" w:pos="5954"/>
        </w:tabs>
        <w:rPr>
          <w:ins w:id="59" w:author="Kahn, Jason D. (Fed)" w:date="2024-02-05T15:22:00Z"/>
        </w:rPr>
      </w:pPr>
      <w:ins w:id="60" w:author="Kahn, Jason D. (Fed)" w:date="2024-02-05T15:22:00Z">
        <w:r w:rsidRPr="0073469F">
          <w:t>1)</w:t>
        </w:r>
        <w:r w:rsidRPr="0073469F">
          <w:tab/>
          <w:t xml:space="preserve">shall store the contents of the &lt;Configuration&gt; </w:t>
        </w:r>
        <w:proofErr w:type="gramStart"/>
        <w:r w:rsidRPr="0073469F">
          <w:t>elements</w:t>
        </w:r>
        <w:r>
          <w:t>;</w:t>
        </w:r>
        <w:proofErr w:type="gramEnd"/>
      </w:ins>
    </w:p>
    <w:p w14:paraId="4E77515D" w14:textId="77777777" w:rsidR="002E2950" w:rsidRDefault="002E2950" w:rsidP="002E2950">
      <w:pPr>
        <w:pStyle w:val="B1"/>
        <w:rPr>
          <w:ins w:id="61" w:author="Kahn, Jason D. (Fed)" w:date="2024-02-05T15:22:00Z"/>
        </w:rPr>
      </w:pPr>
      <w:ins w:id="62" w:author="Kahn, Jason D. (Fed)" w:date="2024-02-05T15:22:00Z">
        <w:r>
          <w:t>2)</w:t>
        </w:r>
        <w:r>
          <w:tab/>
          <w:t>shall</w:t>
        </w:r>
        <w:r w:rsidRPr="0073469F">
          <w:t xml:space="preserve"> set the location reporting </w:t>
        </w:r>
        <w:proofErr w:type="gramStart"/>
        <w:r w:rsidRPr="0073469F">
          <w:t>triggers accordingly</w:t>
        </w:r>
        <w:r>
          <w:t>;</w:t>
        </w:r>
        <w:proofErr w:type="gramEnd"/>
        <w:r>
          <w:t xml:space="preserve"> and</w:t>
        </w:r>
      </w:ins>
    </w:p>
    <w:p w14:paraId="52792C95" w14:textId="77777777" w:rsidR="002E2950" w:rsidRDefault="002E2950" w:rsidP="002E2950">
      <w:pPr>
        <w:pStyle w:val="B1"/>
        <w:rPr>
          <w:ins w:id="63" w:author="Kahn, Jason D. (Fed)" w:date="2024-02-05T15:22:00Z"/>
        </w:rPr>
      </w:pPr>
      <w:ins w:id="64" w:author="Kahn, Jason D. (Fed)" w:date="2024-02-05T15:22:00Z">
        <w:r>
          <w:t>3)</w:t>
        </w:r>
        <w:r>
          <w:tab/>
          <w:t>shall start</w:t>
        </w:r>
        <w:r>
          <w:rPr>
            <w:lang w:val="en-US"/>
          </w:rPr>
          <w:t xml:space="preserve"> </w:t>
        </w:r>
        <w:r>
          <w:t xml:space="preserve">the </w:t>
        </w:r>
        <w:proofErr w:type="spellStart"/>
        <w:r>
          <w:t>minimumReportInterval</w:t>
        </w:r>
        <w:proofErr w:type="spellEnd"/>
        <w:r>
          <w:rPr>
            <w:lang w:val="en-US"/>
          </w:rPr>
          <w:t xml:space="preserve"> t</w:t>
        </w:r>
        <w:proofErr w:type="spellStart"/>
        <w:r>
          <w:t>imer</w:t>
        </w:r>
        <w:proofErr w:type="spellEnd"/>
        <w:r w:rsidRPr="0073469F">
          <w:t>.</w:t>
        </w:r>
      </w:ins>
    </w:p>
    <w:p w14:paraId="0DB03B21" w14:textId="77777777" w:rsidR="002E2950" w:rsidRDefault="002E2950" w:rsidP="002E2950">
      <w:pPr>
        <w:rPr>
          <w:ins w:id="65" w:author="Kahn, Jason D. (Fed)" w:date="2024-02-05T15:22:00Z"/>
        </w:rPr>
      </w:pPr>
      <w:ins w:id="66" w:author="Kahn, Jason D. (Fed)" w:date="2024-02-05T15:22:00Z">
        <w:r>
          <w:t>[</w:t>
        </w:r>
        <w:proofErr w:type="gramStart"/>
        <w:r>
          <w:t>TS  24.281</w:t>
        </w:r>
        <w:proofErr w:type="gramEnd"/>
        <w:r>
          <w:t xml:space="preserve"> clause 18.3.3]</w:t>
        </w:r>
      </w:ins>
    </w:p>
    <w:p w14:paraId="3CD92327" w14:textId="77777777" w:rsidR="002E2950" w:rsidRPr="0073469F" w:rsidRDefault="002E2950" w:rsidP="002E2950">
      <w:pPr>
        <w:rPr>
          <w:ins w:id="67" w:author="Kahn, Jason D. (Fed)" w:date="2024-02-05T15:22:00Z"/>
        </w:rPr>
      </w:pPr>
      <w:ins w:id="68" w:author="Kahn, Jason D. (Fed)" w:date="2024-02-05T15:22:00Z">
        <w:r w:rsidRPr="0073469F">
          <w:t>Upon receiving a SIP MESSAGE request containing</w:t>
        </w:r>
      </w:ins>
    </w:p>
    <w:p w14:paraId="7126518D" w14:textId="77777777" w:rsidR="002E2950" w:rsidRPr="0073469F" w:rsidRDefault="002E2950" w:rsidP="002E2950">
      <w:pPr>
        <w:pStyle w:val="B1"/>
        <w:rPr>
          <w:ins w:id="69" w:author="Kahn, Jason D. (Fed)" w:date="2024-02-05T15:22:00Z"/>
        </w:rPr>
      </w:pPr>
      <w:ins w:id="70" w:author="Kahn, Jason D. (Fed)" w:date="2024-02-05T15:22:00Z">
        <w:r w:rsidRPr="0073469F">
          <w:t>1)</w:t>
        </w:r>
        <w:r w:rsidRPr="0073469F">
          <w:tab/>
          <w:t xml:space="preserve">an </w:t>
        </w:r>
        <w:r w:rsidRPr="0073469F">
          <w:rPr>
            <w:lang w:eastAsia="ko-KR"/>
          </w:rPr>
          <w:t>Accept-Contact header field with the media feature tag g.3gpp.icsi-ref set to the value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w:t>
        </w:r>
      </w:ins>
    </w:p>
    <w:p w14:paraId="66138BE0" w14:textId="77777777" w:rsidR="002E2950" w:rsidRPr="0073469F" w:rsidRDefault="002E2950" w:rsidP="002E2950">
      <w:pPr>
        <w:pStyle w:val="B1"/>
        <w:rPr>
          <w:ins w:id="71" w:author="Kahn, Jason D. (Fed)" w:date="2024-02-05T15:22:00Z"/>
        </w:rPr>
      </w:pPr>
      <w:ins w:id="72" w:author="Kahn, Jason D. (Fed)" w:date="2024-02-05T15:22:00Z">
        <w:r w:rsidRPr="0073469F">
          <w:t>2)</w:t>
        </w:r>
        <w:r w:rsidRPr="0073469F">
          <w:tab/>
          <w:t>a Content-Type header field set to "application/vnd.3gpp.</w:t>
        </w:r>
        <w:r>
          <w:t>mcvideo</w:t>
        </w:r>
        <w:r w:rsidRPr="0073469F">
          <w:t>-location-info+xml"; and</w:t>
        </w:r>
      </w:ins>
    </w:p>
    <w:p w14:paraId="16EA01BF" w14:textId="77777777" w:rsidR="002E2950" w:rsidRPr="0073469F" w:rsidRDefault="002E2950" w:rsidP="002E2950">
      <w:pPr>
        <w:pStyle w:val="B1"/>
        <w:rPr>
          <w:ins w:id="73" w:author="Kahn, Jason D. (Fed)" w:date="2024-02-05T15:22:00Z"/>
        </w:rPr>
      </w:pPr>
      <w:ins w:id="74" w:author="Kahn, Jason D. (Fed)" w:date="2024-02-05T15:22:00Z">
        <w:r w:rsidRPr="0073469F">
          <w:t>3)</w:t>
        </w:r>
        <w:r>
          <w:tab/>
        </w:r>
        <w:r w:rsidRPr="0073469F">
          <w:t xml:space="preserve">an </w:t>
        </w:r>
        <w:r>
          <w:t>application/vnd.3gpp.mcvideo-location-info+xml</w:t>
        </w:r>
        <w:r w:rsidRPr="0073469F">
          <w:t xml:space="preserve"> MIME body with a &lt;Request&gt; element included in the &lt;location-info&gt; root </w:t>
        </w:r>
        <w:proofErr w:type="gramStart"/>
        <w:r w:rsidRPr="0073469F">
          <w:t>element;</w:t>
        </w:r>
        <w:proofErr w:type="gramEnd"/>
      </w:ins>
    </w:p>
    <w:p w14:paraId="2A51A90C" w14:textId="77777777" w:rsidR="002E2950" w:rsidRPr="0073469F" w:rsidRDefault="002E2950" w:rsidP="002E2950">
      <w:pPr>
        <w:rPr>
          <w:ins w:id="75" w:author="Kahn, Jason D. (Fed)" w:date="2024-02-05T15:22:00Z"/>
        </w:rPr>
      </w:pPr>
      <w:ins w:id="76" w:author="Kahn, Jason D. (Fed)" w:date="2024-02-05T15:22:00Z">
        <w:r w:rsidRPr="0073469F">
          <w:t xml:space="preserve">then the </w:t>
        </w:r>
        <w:r>
          <w:t>MCVideo</w:t>
        </w:r>
        <w:r w:rsidRPr="0073469F">
          <w:t xml:space="preserve"> client:</w:t>
        </w:r>
      </w:ins>
    </w:p>
    <w:p w14:paraId="19CEEEBA" w14:textId="77777777" w:rsidR="002E2950" w:rsidRDefault="002E2950" w:rsidP="002E2950">
      <w:pPr>
        <w:pStyle w:val="B1"/>
        <w:rPr>
          <w:ins w:id="77" w:author="Kahn, Jason D. (Fed)" w:date="2024-02-05T15:22:00Z"/>
        </w:rPr>
      </w:pPr>
      <w:ins w:id="78" w:author="Kahn, Jason D. (Fed)" w:date="2024-02-05T15:22:00Z">
        <w:r w:rsidRPr="0073469F">
          <w:t>1)</w:t>
        </w:r>
        <w:r w:rsidRPr="0073469F">
          <w:tab/>
          <w:t xml:space="preserve">shall send a location report as specified in </w:t>
        </w:r>
        <w:r>
          <w:t>clause</w:t>
        </w:r>
        <w:r w:rsidRPr="0073469F">
          <w:t> 1</w:t>
        </w:r>
        <w:r>
          <w:t>8</w:t>
        </w:r>
        <w:r w:rsidRPr="0073469F">
          <w:t>.3.4</w:t>
        </w:r>
        <w:r>
          <w:t>; and</w:t>
        </w:r>
      </w:ins>
    </w:p>
    <w:p w14:paraId="32A92658" w14:textId="77777777" w:rsidR="002E2950" w:rsidRDefault="002E2950" w:rsidP="002E2950">
      <w:pPr>
        <w:pStyle w:val="B1"/>
        <w:rPr>
          <w:ins w:id="79" w:author="Kahn, Jason D. (Fed)" w:date="2024-02-05T15:22:00Z"/>
        </w:rPr>
      </w:pPr>
      <w:ins w:id="80" w:author="Kahn, Jason D. (Fed)" w:date="2024-02-05T15:22:00Z">
        <w:r>
          <w:t>2)</w:t>
        </w:r>
        <w:r>
          <w:tab/>
          <w:t xml:space="preserve">shall reset the </w:t>
        </w:r>
        <w:proofErr w:type="spellStart"/>
        <w:r>
          <w:t>minimumReportInterval</w:t>
        </w:r>
        <w:proofErr w:type="spellEnd"/>
        <w:r>
          <w:t xml:space="preserve"> timer</w:t>
        </w:r>
        <w:r w:rsidRPr="0073469F">
          <w:t>.</w:t>
        </w:r>
      </w:ins>
    </w:p>
    <w:p w14:paraId="1E30D078" w14:textId="77777777" w:rsidR="002E2950" w:rsidRDefault="002E2950" w:rsidP="002E2950">
      <w:pPr>
        <w:rPr>
          <w:ins w:id="81" w:author="Kahn, Jason D. (Fed)" w:date="2024-02-05T15:22:00Z"/>
        </w:rPr>
      </w:pPr>
      <w:ins w:id="82" w:author="Kahn, Jason D. (Fed)" w:date="2024-02-05T15:22:00Z">
        <w:r>
          <w:t>[TS 24.281 clause 18.3.4.2]</w:t>
        </w:r>
      </w:ins>
    </w:p>
    <w:p w14:paraId="51BA3E8B" w14:textId="77777777" w:rsidR="002E2950" w:rsidRPr="0073469F" w:rsidRDefault="002E2950" w:rsidP="002E2950">
      <w:pPr>
        <w:rPr>
          <w:ins w:id="83" w:author="Kahn, Jason D. (Fed)" w:date="2024-02-05T15:22:00Z"/>
        </w:rPr>
      </w:pPr>
      <w:ins w:id="84" w:author="Kahn, Jason D. (Fed)" w:date="2024-02-05T15:22:00Z">
        <w:r w:rsidRPr="0073469F">
          <w:t xml:space="preserve">If the </w:t>
        </w:r>
        <w:r>
          <w:t>MCVideo</w:t>
        </w:r>
        <w:r w:rsidRPr="0073469F">
          <w:t xml:space="preserve"> client does not need to send a SIP request for other reasons, the </w:t>
        </w:r>
        <w:r>
          <w:t>MCVideo</w:t>
        </w:r>
        <w:r w:rsidRPr="0073469F">
          <w:t xml:space="preserve"> client 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 xml:space="preserve">. The </w:t>
        </w:r>
        <w:r>
          <w:rPr>
            <w:lang w:eastAsia="ko-KR"/>
          </w:rPr>
          <w:t>MCVideo</w:t>
        </w:r>
        <w:r w:rsidRPr="0073469F">
          <w:rPr>
            <w:lang w:eastAsia="ko-KR"/>
          </w:rPr>
          <w:t xml:space="preserve"> </w:t>
        </w:r>
        <w:proofErr w:type="gramStart"/>
        <w:r w:rsidRPr="0073469F">
          <w:rPr>
            <w:lang w:eastAsia="ko-KR"/>
          </w:rPr>
          <w:t>client</w:t>
        </w:r>
        <w:r w:rsidRPr="0073469F">
          <w:t>;</w:t>
        </w:r>
        <w:proofErr w:type="gramEnd"/>
      </w:ins>
    </w:p>
    <w:p w14:paraId="70FE481D" w14:textId="77777777" w:rsidR="002E2950" w:rsidRPr="0073469F" w:rsidRDefault="002E2950" w:rsidP="002E2950">
      <w:pPr>
        <w:pStyle w:val="B1"/>
        <w:rPr>
          <w:ins w:id="85" w:author="Kahn, Jason D. (Fed)" w:date="2024-02-05T15:22:00Z"/>
        </w:rPr>
      </w:pPr>
      <w:ins w:id="86" w:author="Kahn, Jason D. (Fed)" w:date="2024-02-05T15:22:00Z">
        <w:r w:rsidRPr="0073469F">
          <w:t>1)</w:t>
        </w:r>
        <w:r w:rsidRPr="0073469F">
          <w:tab/>
          <w:t xml:space="preserve">shall include </w:t>
        </w:r>
        <w:r>
          <w:t xml:space="preserve">in the Request-URI, </w:t>
        </w:r>
        <w:r w:rsidRPr="0073469F">
          <w:t xml:space="preserve">the SIP URI received in the P-Asserted-Identity header field in the </w:t>
        </w:r>
        <w:r>
          <w:t xml:space="preserve">received </w:t>
        </w:r>
        <w:r w:rsidRPr="0073469F">
          <w:t xml:space="preserve">SIP MESSAGE request for location report </w:t>
        </w:r>
        <w:proofErr w:type="gramStart"/>
        <w:r w:rsidRPr="0073469F">
          <w:t>configuration;</w:t>
        </w:r>
        <w:proofErr w:type="gramEnd"/>
      </w:ins>
    </w:p>
    <w:p w14:paraId="662176C5" w14:textId="77777777" w:rsidR="002E2950" w:rsidRPr="0073469F" w:rsidRDefault="002E2950" w:rsidP="002E2950">
      <w:pPr>
        <w:pStyle w:val="B1"/>
        <w:rPr>
          <w:ins w:id="87" w:author="Kahn, Jason D. (Fed)" w:date="2024-02-05T15:22:00Z"/>
        </w:rPr>
      </w:pPr>
      <w:ins w:id="88" w:author="Kahn, Jason D. (Fed)" w:date="2024-02-05T15:22:00Z">
        <w:r w:rsidRPr="0073469F">
          <w:t>2)</w:t>
        </w:r>
        <w:r w:rsidRPr="0073469F">
          <w:tab/>
          <w:t>shall include a Content-Type header field set to "application/vnd.3gpp.</w:t>
        </w:r>
        <w:r>
          <w:t>mcvideo</w:t>
        </w:r>
        <w:r w:rsidRPr="0073469F">
          <w:t>-location-info+xml</w:t>
        </w:r>
        <w:proofErr w:type="gramStart"/>
        <w:r w:rsidRPr="0073469F">
          <w:t>";</w:t>
        </w:r>
        <w:proofErr w:type="gramEnd"/>
      </w:ins>
    </w:p>
    <w:p w14:paraId="2CD655AF" w14:textId="77777777" w:rsidR="002E2950" w:rsidRDefault="002E2950" w:rsidP="002E2950">
      <w:pPr>
        <w:pStyle w:val="B1"/>
        <w:rPr>
          <w:ins w:id="89" w:author="Kahn, Jason D. (Fed)" w:date="2024-02-05T15:22:00Z"/>
        </w:rPr>
      </w:pPr>
      <w:ins w:id="90" w:author="Kahn, Jason D. (Fed)" w:date="2024-02-05T15:22:00Z">
        <w:r w:rsidRPr="0073469F">
          <w:t>3)</w:t>
        </w:r>
        <w:r w:rsidRPr="0073469F">
          <w:tab/>
          <w:t xml:space="preserve">shall include an </w:t>
        </w:r>
        <w:r>
          <w:t>application/vnd.3gpp.mcvideo-location-info+xml</w:t>
        </w:r>
        <w:r w:rsidRPr="0073469F">
          <w:t xml:space="preserve"> MIME body </w:t>
        </w:r>
        <w:r>
          <w:t xml:space="preserve">and </w:t>
        </w:r>
        <w:r w:rsidRPr="0073469F">
          <w:t>in the &lt;location-info&gt; root element</w:t>
        </w:r>
        <w:r>
          <w:t xml:space="preserve"> include:</w:t>
        </w:r>
      </w:ins>
    </w:p>
    <w:p w14:paraId="35A1E68D" w14:textId="77777777" w:rsidR="002E2950" w:rsidRDefault="002E2950" w:rsidP="002E2950">
      <w:pPr>
        <w:pStyle w:val="B2"/>
        <w:rPr>
          <w:ins w:id="91" w:author="Kahn, Jason D. (Fed)" w:date="2024-02-05T15:22:00Z"/>
        </w:rPr>
      </w:pPr>
      <w:ins w:id="92" w:author="Kahn, Jason D. (Fed)" w:date="2024-02-05T15:22:00Z">
        <w:r>
          <w:t>a)</w:t>
        </w:r>
        <w:r>
          <w:tab/>
          <w:t>a &lt;Report&gt; element and if the Report was triggered by a location request include the &lt;</w:t>
        </w:r>
        <w:proofErr w:type="spellStart"/>
        <w:r>
          <w:t>ReportID</w:t>
        </w:r>
        <w:proofErr w:type="spellEnd"/>
        <w:r>
          <w:t>&gt; attribute set to the value of the &lt;</w:t>
        </w:r>
        <w:proofErr w:type="spellStart"/>
        <w:r>
          <w:t>RequestID</w:t>
        </w:r>
        <w:proofErr w:type="spellEnd"/>
        <w:r>
          <w:t xml:space="preserve">&gt; attribute in the received </w:t>
        </w:r>
        <w:proofErr w:type="gramStart"/>
        <w:r>
          <w:t>Request</w:t>
        </w:r>
        <w:r w:rsidRPr="0073469F">
          <w:t>;</w:t>
        </w:r>
        <w:proofErr w:type="gramEnd"/>
      </w:ins>
    </w:p>
    <w:p w14:paraId="1F16901B" w14:textId="77777777" w:rsidR="002E2950" w:rsidRDefault="002E2950" w:rsidP="002E2950">
      <w:pPr>
        <w:pStyle w:val="B2"/>
        <w:rPr>
          <w:ins w:id="93" w:author="Kahn, Jason D. (Fed)" w:date="2024-02-05T15:22:00Z"/>
        </w:rPr>
      </w:pPr>
      <w:ins w:id="94" w:author="Kahn, Jason D. (Fed)" w:date="2024-02-05T15:22:00Z">
        <w:r>
          <w:t>b)</w:t>
        </w:r>
        <w:r>
          <w:tab/>
          <w:t>a &lt;</w:t>
        </w:r>
        <w:proofErr w:type="spellStart"/>
        <w:r>
          <w:t>TriggerId</w:t>
        </w:r>
        <w:proofErr w:type="spellEnd"/>
        <w:r>
          <w:t xml:space="preserve">&gt; child element set to the value of each &lt;Trigger-Id&gt; value of the triggers that have fired; </w:t>
        </w:r>
        <w:r w:rsidRPr="0073469F">
          <w:t>and</w:t>
        </w:r>
      </w:ins>
    </w:p>
    <w:p w14:paraId="3FA33054" w14:textId="77777777" w:rsidR="002E2950" w:rsidRPr="0073469F" w:rsidRDefault="002E2950" w:rsidP="002E2950">
      <w:pPr>
        <w:pStyle w:val="B2"/>
        <w:rPr>
          <w:ins w:id="95" w:author="Kahn, Jason D. (Fed)" w:date="2024-02-05T15:22:00Z"/>
        </w:rPr>
      </w:pPr>
      <w:ins w:id="96" w:author="Kahn, Jason D. (Fed)" w:date="2024-02-05T15:22:00Z">
        <w:r>
          <w:t>c)</w:t>
        </w:r>
        <w:r>
          <w:tab/>
          <w:t xml:space="preserve">the location reporting elements corresponding to the triggers that have </w:t>
        </w:r>
        <w:proofErr w:type="gramStart"/>
        <w:r>
          <w:t>fired;</w:t>
        </w:r>
        <w:proofErr w:type="gramEnd"/>
      </w:ins>
    </w:p>
    <w:p w14:paraId="7281DC28" w14:textId="77777777" w:rsidR="002E2950" w:rsidRDefault="002E2950" w:rsidP="002E2950">
      <w:pPr>
        <w:pStyle w:val="B1"/>
        <w:rPr>
          <w:ins w:id="97" w:author="Kahn, Jason D. (Fed)" w:date="2024-02-05T15:22:00Z"/>
        </w:rPr>
      </w:pPr>
      <w:ins w:id="98" w:author="Kahn, Jason D. (Fed)" w:date="2024-02-05T15:22:00Z">
        <w:r w:rsidRPr="0073469F">
          <w:t>4)</w:t>
        </w:r>
        <w:r w:rsidRPr="0073469F">
          <w:tab/>
          <w:t>shall include an Accept-Contact header field with the media feature tag g.3gpp.</w:t>
        </w:r>
        <w:r>
          <w:t>mcvideo</w:t>
        </w:r>
        <w:r w:rsidRPr="0073469F">
          <w:t xml:space="preserve"> along with parameters "require" and "explicit" in accordance with IETF RFC 3841 </w:t>
        </w:r>
        <w:r>
          <w:t>[20</w:t>
        </w:r>
        <w:proofErr w:type="gramStart"/>
        <w:r>
          <w:t>];</w:t>
        </w:r>
        <w:proofErr w:type="gramEnd"/>
      </w:ins>
    </w:p>
    <w:p w14:paraId="7AE7DBF8" w14:textId="77777777" w:rsidR="002E2950" w:rsidRPr="00436CF9" w:rsidRDefault="002E2950" w:rsidP="002E2950">
      <w:pPr>
        <w:pStyle w:val="B1"/>
        <w:rPr>
          <w:ins w:id="99" w:author="Kahn, Jason D. (Fed)" w:date="2024-02-05T15:22:00Z"/>
        </w:rPr>
      </w:pPr>
      <w:ins w:id="100" w:author="Kahn, Jason D. (Fed)" w:date="2024-02-05T15:22:00Z">
        <w:r w:rsidRPr="00AD1139">
          <w:t>5)</w:t>
        </w:r>
        <w:r w:rsidRPr="00AD1139">
          <w:tab/>
        </w:r>
        <w:r>
          <w:t xml:space="preserve">shall set the </w:t>
        </w:r>
        <w:proofErr w:type="spellStart"/>
        <w:r>
          <w:t>minimumReportInterval</w:t>
        </w:r>
        <w:proofErr w:type="spellEnd"/>
        <w:r>
          <w:t xml:space="preserve"> timer to the </w:t>
        </w:r>
        <w:proofErr w:type="spellStart"/>
        <w:r>
          <w:t>minimumReportInterval</w:t>
        </w:r>
        <w:proofErr w:type="spellEnd"/>
        <w:r>
          <w:t xml:space="preserve"> time and start the </w:t>
        </w:r>
        <w:proofErr w:type="gramStart"/>
        <w:r>
          <w:t>timer;</w:t>
        </w:r>
        <w:proofErr w:type="gramEnd"/>
      </w:ins>
    </w:p>
    <w:p w14:paraId="2BEEB999" w14:textId="77777777" w:rsidR="002E2950" w:rsidRPr="0073469F" w:rsidRDefault="002E2950" w:rsidP="002E2950">
      <w:pPr>
        <w:pStyle w:val="B1"/>
        <w:rPr>
          <w:ins w:id="101" w:author="Kahn, Jason D. (Fed)" w:date="2024-02-05T15:22:00Z"/>
        </w:rPr>
      </w:pPr>
      <w:ins w:id="102" w:author="Kahn, Jason D. (Fed)" w:date="2024-02-05T15:22:00Z">
        <w:r>
          <w:t>6)</w:t>
        </w:r>
        <w:r>
          <w:tab/>
          <w:t>shall reset all triggers; and</w:t>
        </w:r>
      </w:ins>
    </w:p>
    <w:p w14:paraId="0052E9D8" w14:textId="77777777" w:rsidR="002E2950" w:rsidRPr="00D80019" w:rsidRDefault="002E2950" w:rsidP="002E2950">
      <w:pPr>
        <w:pStyle w:val="B1"/>
        <w:rPr>
          <w:ins w:id="103" w:author="Kahn, Jason D. (Fed)" w:date="2024-02-05T15:22:00Z"/>
          <w:noProof/>
        </w:rPr>
      </w:pPr>
      <w:ins w:id="104" w:author="Kahn, Jason D. (Fed)" w:date="2024-02-05T15:22:00Z">
        <w:r>
          <w:t>7)</w:t>
        </w:r>
        <w:r>
          <w:tab/>
        </w:r>
        <w:r w:rsidRPr="0073469F">
          <w:t>shall send the SIP MESSAGE request as specified in 3GPP TS 24.229 </w:t>
        </w:r>
        <w:r>
          <w:t>[11]</w:t>
        </w:r>
        <w:r w:rsidRPr="0073469F">
          <w:t>.</w:t>
        </w:r>
      </w:ins>
    </w:p>
    <w:p w14:paraId="07E1ACFC" w14:textId="2E49AC49" w:rsidR="002E2950" w:rsidRDefault="008A35A6" w:rsidP="002E2950">
      <w:pPr>
        <w:pStyle w:val="H6"/>
        <w:rPr>
          <w:ins w:id="105" w:author="Kahn, Jason D. (Fed)" w:date="2024-02-05T15:22:00Z"/>
        </w:rPr>
      </w:pPr>
      <w:ins w:id="106" w:author="Kahn, Jason D. (Fed)" w:date="2024-02-06T13:53:00Z">
        <w:r>
          <w:lastRenderedPageBreak/>
          <w:t>6.9.1</w:t>
        </w:r>
      </w:ins>
      <w:ins w:id="107" w:author="Kahn, Jason D. (Fed)" w:date="2024-02-05T15:22:00Z">
        <w:r w:rsidR="002E2950">
          <w:t>.3</w:t>
        </w:r>
        <w:r w:rsidR="002E2950">
          <w:tab/>
          <w:t>Test description</w:t>
        </w:r>
      </w:ins>
    </w:p>
    <w:p w14:paraId="77B5E4C9" w14:textId="05FFFD9B" w:rsidR="002E2950" w:rsidRDefault="008A35A6" w:rsidP="002E2950">
      <w:pPr>
        <w:pStyle w:val="H6"/>
        <w:rPr>
          <w:ins w:id="108" w:author="Kahn, Jason D. (Fed)" w:date="2024-02-05T15:22:00Z"/>
        </w:rPr>
      </w:pPr>
      <w:ins w:id="109" w:author="Kahn, Jason D. (Fed)" w:date="2024-02-06T13:53:00Z">
        <w:r>
          <w:t>6.9.1</w:t>
        </w:r>
      </w:ins>
      <w:ins w:id="110" w:author="Kahn, Jason D. (Fed)" w:date="2024-02-05T15:22:00Z">
        <w:r w:rsidR="002E2950">
          <w:t>.3.1</w:t>
        </w:r>
        <w:r w:rsidR="002E2950">
          <w:tab/>
          <w:t>Pre-test conditions</w:t>
        </w:r>
      </w:ins>
    </w:p>
    <w:p w14:paraId="1816E5CE" w14:textId="77777777" w:rsidR="002E2950" w:rsidRDefault="002E2950" w:rsidP="002E2950">
      <w:pPr>
        <w:pStyle w:val="H6"/>
        <w:rPr>
          <w:ins w:id="111" w:author="Kahn, Jason D. (Fed)" w:date="2024-02-05T15:22:00Z"/>
        </w:rPr>
      </w:pPr>
      <w:ins w:id="112" w:author="Kahn, Jason D. (Fed)" w:date="2024-02-05T15:22:00Z">
        <w:r>
          <w:t>System Simulator:</w:t>
        </w:r>
      </w:ins>
    </w:p>
    <w:p w14:paraId="417ABEAB" w14:textId="77777777" w:rsidR="002E2950" w:rsidRDefault="002E2950" w:rsidP="002E2950">
      <w:pPr>
        <w:pStyle w:val="B1"/>
        <w:rPr>
          <w:ins w:id="113" w:author="Kahn, Jason D. (Fed)" w:date="2024-02-05T15:22:00Z"/>
        </w:rPr>
      </w:pPr>
      <w:ins w:id="114" w:author="Kahn, Jason D. (Fed)" w:date="2024-02-05T15:22:00Z">
        <w:r>
          <w:t>-</w:t>
        </w:r>
        <w:r>
          <w:tab/>
          <w:t>SS (MCVideo server)</w:t>
        </w:r>
      </w:ins>
    </w:p>
    <w:p w14:paraId="1CF16DC1" w14:textId="77777777" w:rsidR="002E2950" w:rsidRDefault="002E2950" w:rsidP="002E2950">
      <w:pPr>
        <w:pStyle w:val="B2"/>
        <w:rPr>
          <w:ins w:id="115" w:author="Kahn, Jason D. (Fed)" w:date="2024-02-05T15:22:00Z"/>
        </w:rPr>
      </w:pPr>
      <w:ins w:id="116" w:author="Kahn, Jason D. (Fed)" w:date="2024-02-05T15:22:00Z">
        <w:r>
          <w:t>-</w:t>
        </w:r>
        <w:r>
          <w:tab/>
          <w:t>For the underlying "transport bearer" over which the SS and the UE will communicate Parameters are set to the default parameters for the basic E-UTRA Single cell network scenarios, as defined in TS 36.508 [24] clause 4.4. The simulated Cell 1 and Cell 2 shall belong to PLMN1 (the PLMN specified for MCVideo operation in the MCVideo configuration document).</w:t>
        </w:r>
      </w:ins>
    </w:p>
    <w:p w14:paraId="750C5176" w14:textId="77777777" w:rsidR="002E2950" w:rsidRDefault="002E2950" w:rsidP="002E2950">
      <w:pPr>
        <w:pStyle w:val="H6"/>
        <w:rPr>
          <w:ins w:id="117" w:author="Kahn, Jason D. (Fed)" w:date="2024-02-05T15:22:00Z"/>
        </w:rPr>
      </w:pPr>
      <w:ins w:id="118" w:author="Kahn, Jason D. (Fed)" w:date="2024-02-05T15:22:00Z">
        <w:r>
          <w:t>IUT:</w:t>
        </w:r>
      </w:ins>
    </w:p>
    <w:p w14:paraId="749E1F97" w14:textId="77777777" w:rsidR="002E2950" w:rsidRDefault="002E2950" w:rsidP="002E2950">
      <w:pPr>
        <w:pStyle w:val="B1"/>
        <w:rPr>
          <w:ins w:id="119" w:author="Kahn, Jason D. (Fed)" w:date="2024-02-05T15:22:00Z"/>
        </w:rPr>
      </w:pPr>
      <w:ins w:id="120" w:author="Kahn, Jason D. (Fed)" w:date="2024-02-05T15:22:00Z">
        <w:r>
          <w:t>-</w:t>
        </w:r>
        <w:r>
          <w:tab/>
          <w:t>UE (MCVideo client)</w:t>
        </w:r>
      </w:ins>
    </w:p>
    <w:p w14:paraId="712ECA48" w14:textId="77777777" w:rsidR="002E2950" w:rsidRDefault="002E2950" w:rsidP="002E2950">
      <w:pPr>
        <w:pStyle w:val="B1"/>
        <w:rPr>
          <w:ins w:id="121" w:author="Kahn, Jason D. (Fed)" w:date="2024-02-05T15:22:00Z"/>
        </w:rPr>
      </w:pPr>
      <w:ins w:id="122" w:author="Kahn, Jason D. (Fed)" w:date="2024-02-05T15:22:00Z">
        <w:r>
          <w:t>-</w:t>
        </w:r>
        <w:r>
          <w:tab/>
          <w:t>The test USIM set as defined in TS 36.579-1 [2] clause 5.5.10 is inserted.</w:t>
        </w:r>
      </w:ins>
    </w:p>
    <w:p w14:paraId="2B1311B0" w14:textId="77777777" w:rsidR="002E2950" w:rsidRDefault="002E2950" w:rsidP="002E2950">
      <w:pPr>
        <w:pStyle w:val="H6"/>
        <w:rPr>
          <w:ins w:id="123" w:author="Kahn, Jason D. (Fed)" w:date="2024-02-05T15:22:00Z"/>
        </w:rPr>
      </w:pPr>
      <w:ins w:id="124" w:author="Kahn, Jason D. (Fed)" w:date="2024-02-05T15:22:00Z">
        <w:r>
          <w:t>Preamble:</w:t>
        </w:r>
      </w:ins>
    </w:p>
    <w:p w14:paraId="159A4536" w14:textId="77777777" w:rsidR="002E2950" w:rsidRDefault="002E2950" w:rsidP="002E2950">
      <w:pPr>
        <w:pStyle w:val="B1"/>
        <w:rPr>
          <w:ins w:id="125" w:author="Kahn, Jason D. (Fed)" w:date="2024-02-05T15:22:00Z"/>
        </w:rPr>
      </w:pPr>
      <w:ins w:id="126" w:author="Kahn, Jason D. (Fed)" w:date="2024-02-05T15:22:00Z">
        <w:r>
          <w:t>-</w:t>
        </w:r>
        <w:r>
          <w:tab/>
          <w:t>The UE has performed procedure 'MCVideo UE registration' as specified in TS 36.579-1 [2] clause 5.4.2A.</w:t>
        </w:r>
      </w:ins>
    </w:p>
    <w:p w14:paraId="5A5DEBE7" w14:textId="77777777" w:rsidR="002E2950" w:rsidRDefault="002E2950" w:rsidP="002E2950">
      <w:pPr>
        <w:pStyle w:val="B1"/>
        <w:rPr>
          <w:ins w:id="127" w:author="Kahn, Jason D. (Fed)" w:date="2024-02-05T15:22:00Z"/>
        </w:rPr>
      </w:pPr>
      <w:ins w:id="128" w:author="Kahn, Jason D. (Fed)" w:date="2024-02-05T15:22:00Z">
        <w:r>
          <w:t>-</w:t>
        </w:r>
        <w:r>
          <w:tab/>
          <w:t>The UE has performed procedure 'MCX Authorization/Configuration and Key Generation' as specified in TS 36.579-1 [2] clause 5.3.2.</w:t>
        </w:r>
      </w:ins>
    </w:p>
    <w:p w14:paraId="602FDB1A" w14:textId="77777777" w:rsidR="002E2950" w:rsidRDefault="002E2950" w:rsidP="002E2950">
      <w:pPr>
        <w:pStyle w:val="B1"/>
        <w:rPr>
          <w:ins w:id="129" w:author="Kahn, Jason D. (Fed)" w:date="2024-02-05T15:22:00Z"/>
        </w:rPr>
      </w:pPr>
      <w:ins w:id="130" w:author="Kahn, Jason D. (Fed)" w:date="2024-02-05T15:22:00Z">
        <w:r>
          <w:t>-</w:t>
        </w:r>
        <w:r>
          <w:tab/>
          <w:t>UE States at the end of the preamble</w:t>
        </w:r>
      </w:ins>
    </w:p>
    <w:p w14:paraId="26F55AA6" w14:textId="77777777" w:rsidR="002E2950" w:rsidRDefault="002E2950" w:rsidP="002E2950">
      <w:pPr>
        <w:pStyle w:val="B2"/>
        <w:rPr>
          <w:ins w:id="131" w:author="Kahn, Jason D. (Fed)" w:date="2024-02-05T15:22:00Z"/>
        </w:rPr>
      </w:pPr>
      <w:ins w:id="132" w:author="Kahn, Jason D. (Fed)" w:date="2024-02-05T15:22:00Z">
        <w:r>
          <w:t>-</w:t>
        </w:r>
        <w:r>
          <w:tab/>
          <w:t>The UE is in E-UTRA Registered, Idle Mode state.</w:t>
        </w:r>
      </w:ins>
    </w:p>
    <w:p w14:paraId="2DA362DB" w14:textId="77777777" w:rsidR="002E2950" w:rsidRDefault="002E2950" w:rsidP="002E2950">
      <w:pPr>
        <w:pStyle w:val="B2"/>
        <w:rPr>
          <w:ins w:id="133" w:author="Kahn, Jason D. (Fed)" w:date="2024-02-05T15:22:00Z"/>
        </w:rPr>
      </w:pPr>
      <w:ins w:id="134" w:author="Kahn, Jason D. (Fed)" w:date="2024-02-05T15:22:00Z">
        <w:r>
          <w:t>-</w:t>
        </w:r>
        <w:r>
          <w:tab/>
          <w:t>The MCVideo Client Application has been activated and User has registered-in as the MCVideo User with the Server as active user at the Client</w:t>
        </w:r>
      </w:ins>
    </w:p>
    <w:p w14:paraId="70142926" w14:textId="40E24913" w:rsidR="002E2950" w:rsidRDefault="008A35A6" w:rsidP="002E2950">
      <w:pPr>
        <w:pStyle w:val="H6"/>
        <w:rPr>
          <w:ins w:id="135" w:author="Kahn, Jason D. (Fed)" w:date="2024-02-05T15:22:00Z"/>
        </w:rPr>
      </w:pPr>
      <w:ins w:id="136" w:author="Kahn, Jason D. (Fed)" w:date="2024-02-06T13:53:00Z">
        <w:r>
          <w:lastRenderedPageBreak/>
          <w:t>6.9.1</w:t>
        </w:r>
      </w:ins>
      <w:ins w:id="137" w:author="Kahn, Jason D. (Fed)" w:date="2024-02-05T15:22:00Z">
        <w:r w:rsidR="002E2950">
          <w:t>.3.2</w:t>
        </w:r>
        <w:r w:rsidR="002E2950">
          <w:tab/>
          <w:t>Test procedure sequence</w:t>
        </w:r>
      </w:ins>
    </w:p>
    <w:p w14:paraId="507B7C7B" w14:textId="3C498C2A" w:rsidR="002E2950" w:rsidRDefault="002E2950" w:rsidP="002E2950">
      <w:pPr>
        <w:pStyle w:val="TH"/>
        <w:rPr>
          <w:ins w:id="138" w:author="Kahn, Jason D. (Fed)" w:date="2024-02-05T15:22:00Z"/>
        </w:rPr>
      </w:pPr>
      <w:ins w:id="139" w:author="Kahn, Jason D. (Fed)" w:date="2024-02-05T15:22:00Z">
        <w:r>
          <w:t xml:space="preserve">Table </w:t>
        </w:r>
      </w:ins>
      <w:ins w:id="140" w:author="Kahn, Jason D. (Fed)" w:date="2024-02-06T13:53:00Z">
        <w:r w:rsidR="008A35A6">
          <w:t>6.9.1</w:t>
        </w:r>
      </w:ins>
      <w:ins w:id="141" w:author="Kahn, Jason D. (Fed)" w:date="2024-02-05T15:22:00Z">
        <w:r>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E2950" w14:paraId="029B5DB7" w14:textId="77777777" w:rsidTr="002E2950">
        <w:trPr>
          <w:ins w:id="142" w:author="Kahn, Jason D. (Fed)" w:date="2024-02-05T15:22:00Z"/>
        </w:trPr>
        <w:tc>
          <w:tcPr>
            <w:tcW w:w="649" w:type="dxa"/>
            <w:tcBorders>
              <w:top w:val="single" w:sz="4" w:space="0" w:color="auto"/>
              <w:left w:val="single" w:sz="4" w:space="0" w:color="auto"/>
              <w:bottom w:val="nil"/>
              <w:right w:val="single" w:sz="4" w:space="0" w:color="auto"/>
            </w:tcBorders>
            <w:shd w:val="clear" w:color="auto" w:fill="auto"/>
            <w:hideMark/>
          </w:tcPr>
          <w:p w14:paraId="2C636742" w14:textId="77777777" w:rsidR="002E2950" w:rsidRDefault="002E2950" w:rsidP="00D02712">
            <w:pPr>
              <w:pStyle w:val="TAH"/>
              <w:rPr>
                <w:ins w:id="143" w:author="Kahn, Jason D. (Fed)" w:date="2024-02-05T15:22:00Z"/>
              </w:rPr>
            </w:pPr>
            <w:ins w:id="144" w:author="Kahn, Jason D. (Fed)" w:date="2024-02-05T15:22:00Z">
              <w:r>
                <w:lastRenderedPageBreak/>
                <w:t>St</w:t>
              </w:r>
            </w:ins>
          </w:p>
        </w:tc>
        <w:tc>
          <w:tcPr>
            <w:tcW w:w="3970" w:type="dxa"/>
            <w:tcBorders>
              <w:top w:val="single" w:sz="4" w:space="0" w:color="auto"/>
              <w:left w:val="single" w:sz="4" w:space="0" w:color="auto"/>
              <w:bottom w:val="nil"/>
              <w:right w:val="single" w:sz="4" w:space="0" w:color="auto"/>
            </w:tcBorders>
            <w:shd w:val="clear" w:color="auto" w:fill="auto"/>
            <w:hideMark/>
          </w:tcPr>
          <w:p w14:paraId="7C7D0A04" w14:textId="77777777" w:rsidR="002E2950" w:rsidRDefault="002E2950" w:rsidP="00D02712">
            <w:pPr>
              <w:pStyle w:val="TAH"/>
              <w:rPr>
                <w:ins w:id="145" w:author="Kahn, Jason D. (Fed)" w:date="2024-02-05T15:22:00Z"/>
              </w:rPr>
            </w:pPr>
            <w:ins w:id="146" w:author="Kahn, Jason D. (Fed)" w:date="2024-02-05T15:22:00Z">
              <w:r>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F640C0" w14:textId="77777777" w:rsidR="002E2950" w:rsidRDefault="002E2950" w:rsidP="00D02712">
            <w:pPr>
              <w:pStyle w:val="TAH"/>
              <w:rPr>
                <w:ins w:id="147" w:author="Kahn, Jason D. (Fed)" w:date="2024-02-05T15:22:00Z"/>
              </w:rPr>
            </w:pPr>
            <w:ins w:id="148" w:author="Kahn, Jason D. (Fed)" w:date="2024-02-05T15:22:00Z">
              <w:r>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791EE4FB" w14:textId="77777777" w:rsidR="002E2950" w:rsidRDefault="002E2950" w:rsidP="00D02712">
            <w:pPr>
              <w:pStyle w:val="TAH"/>
              <w:rPr>
                <w:ins w:id="149" w:author="Kahn, Jason D. (Fed)" w:date="2024-02-05T15:22:00Z"/>
              </w:rPr>
            </w:pPr>
            <w:ins w:id="150" w:author="Kahn, Jason D. (Fed)" w:date="2024-02-05T15:22:00Z">
              <w:r>
                <w:t>TP</w:t>
              </w:r>
            </w:ins>
          </w:p>
        </w:tc>
        <w:tc>
          <w:tcPr>
            <w:tcW w:w="892" w:type="dxa"/>
            <w:tcBorders>
              <w:top w:val="single" w:sz="4" w:space="0" w:color="auto"/>
              <w:left w:val="single" w:sz="4" w:space="0" w:color="auto"/>
              <w:bottom w:val="nil"/>
              <w:right w:val="single" w:sz="4" w:space="0" w:color="auto"/>
            </w:tcBorders>
            <w:shd w:val="clear" w:color="auto" w:fill="auto"/>
            <w:hideMark/>
          </w:tcPr>
          <w:p w14:paraId="31436C38" w14:textId="77777777" w:rsidR="002E2950" w:rsidRDefault="002E2950" w:rsidP="00D02712">
            <w:pPr>
              <w:pStyle w:val="TAH"/>
              <w:rPr>
                <w:ins w:id="151" w:author="Kahn, Jason D. (Fed)" w:date="2024-02-05T15:22:00Z"/>
              </w:rPr>
            </w:pPr>
            <w:ins w:id="152" w:author="Kahn, Jason D. (Fed)" w:date="2024-02-05T15:22:00Z">
              <w:r>
                <w:t>Verdict</w:t>
              </w:r>
            </w:ins>
          </w:p>
        </w:tc>
      </w:tr>
      <w:tr w:rsidR="002E2950" w14:paraId="31834BC4" w14:textId="77777777" w:rsidTr="002E2950">
        <w:trPr>
          <w:ins w:id="153" w:author="Kahn, Jason D. (Fed)" w:date="2024-02-05T15:22:00Z"/>
        </w:trPr>
        <w:tc>
          <w:tcPr>
            <w:tcW w:w="649" w:type="dxa"/>
            <w:tcBorders>
              <w:top w:val="nil"/>
              <w:left w:val="single" w:sz="4" w:space="0" w:color="auto"/>
              <w:bottom w:val="single" w:sz="4" w:space="0" w:color="auto"/>
              <w:right w:val="single" w:sz="4" w:space="0" w:color="auto"/>
            </w:tcBorders>
            <w:shd w:val="clear" w:color="auto" w:fill="auto"/>
          </w:tcPr>
          <w:p w14:paraId="1D66DFE4" w14:textId="77777777" w:rsidR="002E2950" w:rsidRDefault="002E2950" w:rsidP="00D02712">
            <w:pPr>
              <w:pStyle w:val="TAH"/>
              <w:rPr>
                <w:ins w:id="154" w:author="Kahn, Jason D. (Fed)" w:date="2024-02-05T15:22:00Z"/>
              </w:rPr>
            </w:pPr>
          </w:p>
        </w:tc>
        <w:tc>
          <w:tcPr>
            <w:tcW w:w="3970" w:type="dxa"/>
            <w:tcBorders>
              <w:top w:val="nil"/>
              <w:left w:val="single" w:sz="4" w:space="0" w:color="auto"/>
              <w:bottom w:val="single" w:sz="4" w:space="0" w:color="auto"/>
              <w:right w:val="single" w:sz="4" w:space="0" w:color="auto"/>
            </w:tcBorders>
            <w:shd w:val="clear" w:color="auto" w:fill="auto"/>
          </w:tcPr>
          <w:p w14:paraId="0EA80054" w14:textId="77777777" w:rsidR="002E2950" w:rsidRDefault="002E2950" w:rsidP="00D02712">
            <w:pPr>
              <w:pStyle w:val="TAH"/>
              <w:rPr>
                <w:ins w:id="155" w:author="Kahn, Jason D. (Fed)" w:date="2024-02-05T15:22: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E216078" w14:textId="77777777" w:rsidR="002E2950" w:rsidRDefault="002E2950" w:rsidP="00D02712">
            <w:pPr>
              <w:pStyle w:val="TAH"/>
              <w:rPr>
                <w:ins w:id="156" w:author="Kahn, Jason D. (Fed)" w:date="2024-02-05T15:22:00Z"/>
              </w:rPr>
            </w:pPr>
            <w:ins w:id="157" w:author="Kahn, Jason D. (Fed)" w:date="2024-02-05T15:22:00Z">
              <w:r>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17EC026" w14:textId="77777777" w:rsidR="002E2950" w:rsidRDefault="002E2950" w:rsidP="00D02712">
            <w:pPr>
              <w:pStyle w:val="TAH"/>
              <w:rPr>
                <w:ins w:id="158" w:author="Kahn, Jason D. (Fed)" w:date="2024-02-05T15:22:00Z"/>
              </w:rPr>
            </w:pPr>
            <w:ins w:id="159" w:author="Kahn, Jason D. (Fed)" w:date="2024-02-05T15:22:00Z">
              <w:r>
                <w:t>Message</w:t>
              </w:r>
            </w:ins>
          </w:p>
        </w:tc>
        <w:tc>
          <w:tcPr>
            <w:tcW w:w="567" w:type="dxa"/>
            <w:tcBorders>
              <w:top w:val="nil"/>
              <w:left w:val="single" w:sz="4" w:space="0" w:color="auto"/>
              <w:bottom w:val="single" w:sz="4" w:space="0" w:color="auto"/>
              <w:right w:val="single" w:sz="4" w:space="0" w:color="auto"/>
            </w:tcBorders>
            <w:shd w:val="clear" w:color="auto" w:fill="auto"/>
          </w:tcPr>
          <w:p w14:paraId="369E4281" w14:textId="77777777" w:rsidR="002E2950" w:rsidRDefault="002E2950" w:rsidP="00D02712">
            <w:pPr>
              <w:pStyle w:val="TAH"/>
              <w:rPr>
                <w:ins w:id="160" w:author="Kahn, Jason D. (Fed)" w:date="2024-02-05T15:22:00Z"/>
              </w:rPr>
            </w:pPr>
          </w:p>
        </w:tc>
        <w:tc>
          <w:tcPr>
            <w:tcW w:w="892" w:type="dxa"/>
            <w:tcBorders>
              <w:top w:val="nil"/>
              <w:left w:val="single" w:sz="4" w:space="0" w:color="auto"/>
              <w:bottom w:val="single" w:sz="4" w:space="0" w:color="auto"/>
              <w:right w:val="single" w:sz="4" w:space="0" w:color="auto"/>
            </w:tcBorders>
            <w:shd w:val="clear" w:color="auto" w:fill="auto"/>
          </w:tcPr>
          <w:p w14:paraId="706A1A63" w14:textId="77777777" w:rsidR="002E2950" w:rsidRDefault="002E2950" w:rsidP="00D02712">
            <w:pPr>
              <w:pStyle w:val="TAH"/>
              <w:rPr>
                <w:ins w:id="161" w:author="Kahn, Jason D. (Fed)" w:date="2024-02-05T15:22:00Z"/>
              </w:rPr>
            </w:pPr>
          </w:p>
        </w:tc>
      </w:tr>
      <w:tr w:rsidR="002E2950" w14:paraId="35249946" w14:textId="77777777" w:rsidTr="002E2950">
        <w:trPr>
          <w:ins w:id="162" w:author="Kahn, Jason D. (Fed)" w:date="2024-02-05T15:22:00Z"/>
        </w:trPr>
        <w:tc>
          <w:tcPr>
            <w:tcW w:w="649" w:type="dxa"/>
            <w:tcBorders>
              <w:top w:val="nil"/>
              <w:left w:val="single" w:sz="4" w:space="0" w:color="auto"/>
              <w:bottom w:val="single" w:sz="4" w:space="0" w:color="auto"/>
              <w:right w:val="single" w:sz="4" w:space="0" w:color="auto"/>
            </w:tcBorders>
            <w:shd w:val="clear" w:color="auto" w:fill="auto"/>
            <w:hideMark/>
          </w:tcPr>
          <w:p w14:paraId="14FE652A" w14:textId="77777777" w:rsidR="002E2950" w:rsidRDefault="002E2950" w:rsidP="00D02712">
            <w:pPr>
              <w:pStyle w:val="TAC"/>
              <w:rPr>
                <w:ins w:id="163" w:author="Kahn, Jason D. (Fed)" w:date="2024-02-05T15:22:00Z"/>
              </w:rPr>
            </w:pPr>
            <w:ins w:id="164" w:author="Kahn, Jason D. (Fed)" w:date="2024-02-05T15:22:00Z">
              <w:r>
                <w:t>1-3</w:t>
              </w:r>
            </w:ins>
          </w:p>
        </w:tc>
        <w:tc>
          <w:tcPr>
            <w:tcW w:w="3970" w:type="dxa"/>
            <w:tcBorders>
              <w:top w:val="nil"/>
              <w:left w:val="single" w:sz="4" w:space="0" w:color="auto"/>
              <w:bottom w:val="single" w:sz="4" w:space="0" w:color="auto"/>
              <w:right w:val="single" w:sz="4" w:space="0" w:color="auto"/>
            </w:tcBorders>
            <w:shd w:val="clear" w:color="auto" w:fill="auto"/>
          </w:tcPr>
          <w:p w14:paraId="7E7BB041" w14:textId="77777777" w:rsidR="002E2950" w:rsidRDefault="002E2950" w:rsidP="00D02712">
            <w:pPr>
              <w:pStyle w:val="TAL"/>
              <w:rPr>
                <w:ins w:id="165" w:author="Kahn, Jason D. (Fed)" w:date="2024-02-05T15:22:00Z"/>
                <w:szCs w:val="18"/>
              </w:rPr>
            </w:pPr>
            <w:ins w:id="166" w:author="Kahn, Jason D. (Fed)" w:date="2024-02-05T15:22:00Z">
              <w:r>
                <w:rPr>
                  <w:szCs w:val="18"/>
                </w:rPr>
                <w:t xml:space="preserve">Steps 1a1-3 of </w:t>
              </w:r>
              <w:r>
                <w:t xml:space="preserve">procedure 'MCX SIP MESSAGE CT' </w:t>
              </w:r>
              <w:r>
                <w:rPr>
                  <w:lang w:eastAsia="ko-KR"/>
                </w:rPr>
                <w:t>as described in TS 36.579-1 [2] Table 5.3.33.3-1</w:t>
              </w:r>
              <w:r>
                <w:t xml:space="preserve"> </w:t>
              </w:r>
              <w:r>
                <w:rPr>
                  <w:szCs w:val="18"/>
                </w:rPr>
                <w:t xml:space="preserve">are performed to configure location reporting with </w:t>
              </w:r>
              <w:proofErr w:type="spellStart"/>
              <w:r>
                <w:rPr>
                  <w:i/>
                </w:rPr>
                <w:t>minimumReportInterval</w:t>
              </w:r>
              <w:proofErr w:type="spellEnd"/>
              <w:r>
                <w:t xml:space="preserve"> timer set to 20s </w:t>
              </w:r>
              <w:r>
                <w:rPr>
                  <w:szCs w:val="18"/>
                </w:rPr>
                <w:t xml:space="preserve">and </w:t>
              </w:r>
              <w:proofErr w:type="spellStart"/>
              <w:r>
                <w:rPr>
                  <w:i/>
                </w:rPr>
                <w:t>PeriodicReport</w:t>
              </w:r>
              <w:proofErr w:type="spellEnd"/>
              <w:r>
                <w:rPr>
                  <w:szCs w:val="18"/>
                </w:rPr>
                <w:t xml:space="preserve"> reporting interval set to 15s.</w:t>
              </w:r>
            </w:ins>
          </w:p>
          <w:p w14:paraId="6A25B010" w14:textId="77777777" w:rsidR="002E2950" w:rsidRDefault="002E2950" w:rsidP="00D02712">
            <w:pPr>
              <w:pStyle w:val="TAL"/>
              <w:rPr>
                <w:ins w:id="167" w:author="Kahn, Jason D. (Fed)" w:date="2024-02-05T15:22:00Z"/>
                <w:szCs w:val="18"/>
              </w:rPr>
            </w:pPr>
          </w:p>
          <w:p w14:paraId="42E038CB" w14:textId="77777777" w:rsidR="002E2950" w:rsidRDefault="002E2950" w:rsidP="00D02712">
            <w:pPr>
              <w:pStyle w:val="TAL"/>
              <w:rPr>
                <w:ins w:id="168" w:author="Kahn, Jason D. (Fed)" w:date="2024-02-05T15:22:00Z"/>
                <w:szCs w:val="18"/>
              </w:rPr>
            </w:pPr>
            <w:ins w:id="169" w:author="Kahn, Jason D. (Fed)" w:date="2024-02-05T15:22:00Z">
              <w:r>
                <w:rPr>
                  <w:szCs w:val="18"/>
                </w:rPr>
                <w:t xml:space="preserve">NOTE: The handling of the </w:t>
              </w:r>
              <w:proofErr w:type="spellStart"/>
              <w:r>
                <w:rPr>
                  <w:i/>
                </w:rPr>
                <w:t>PeriodicReport</w:t>
              </w:r>
              <w:proofErr w:type="spellEnd"/>
              <w:r>
                <w:rPr>
                  <w:szCs w:val="18"/>
                </w:rPr>
                <w:t xml:space="preserve"> is not tested in this test. It is added here for the purpose of verifying that the UE restarts the </w:t>
              </w:r>
              <w:proofErr w:type="spellStart"/>
              <w:r>
                <w:rPr>
                  <w:i/>
                </w:rPr>
                <w:t>minimumReportInterval</w:t>
              </w:r>
              <w:proofErr w:type="spellEnd"/>
              <w:r>
                <w:t xml:space="preserve"> – when the Periodic report trigger fires before the expiration of the </w:t>
              </w:r>
              <w:proofErr w:type="spellStart"/>
              <w:r>
                <w:rPr>
                  <w:i/>
                </w:rPr>
                <w:t>minimumReportInterval</w:t>
              </w:r>
              <w:proofErr w:type="spellEnd"/>
              <w:r>
                <w:t xml:space="preserve"> the UE needs to wait for its expiry before sending the periodic report.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EEF9B90" w14:textId="77777777" w:rsidR="002E2950" w:rsidRDefault="002E2950" w:rsidP="00D02712">
            <w:pPr>
              <w:pStyle w:val="TAC"/>
              <w:rPr>
                <w:ins w:id="170" w:author="Kahn, Jason D. (Fed)" w:date="2024-02-05T15:22:00Z"/>
              </w:rPr>
            </w:pPr>
            <w:ins w:id="171" w:author="Kahn, Jason D. (Fed)" w:date="2024-02-05T15:2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92FB8A8" w14:textId="77777777" w:rsidR="002E2950" w:rsidRDefault="002E2950" w:rsidP="00D02712">
            <w:pPr>
              <w:pStyle w:val="TAL"/>
              <w:rPr>
                <w:ins w:id="172" w:author="Kahn, Jason D. (Fed)" w:date="2024-02-05T15:22:00Z"/>
              </w:rPr>
            </w:pPr>
            <w:ins w:id="173" w:author="Kahn, Jason D. (Fed)" w:date="2024-02-05T15:2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76CBDA99" w14:textId="77777777" w:rsidR="002E2950" w:rsidRDefault="002E2950" w:rsidP="00D02712">
            <w:pPr>
              <w:pStyle w:val="TAC"/>
              <w:rPr>
                <w:ins w:id="174" w:author="Kahn, Jason D. (Fed)" w:date="2024-02-05T15:22:00Z"/>
              </w:rPr>
            </w:pPr>
            <w:ins w:id="175" w:author="Kahn, Jason D. (Fed)" w:date="2024-02-05T15:2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058E0A0F" w14:textId="77777777" w:rsidR="002E2950" w:rsidRDefault="002E2950" w:rsidP="00D02712">
            <w:pPr>
              <w:pStyle w:val="TAC"/>
              <w:rPr>
                <w:ins w:id="176" w:author="Kahn, Jason D. (Fed)" w:date="2024-02-05T15:22:00Z"/>
              </w:rPr>
            </w:pPr>
            <w:ins w:id="177" w:author="Kahn, Jason D. (Fed)" w:date="2024-02-05T15:22:00Z">
              <w:r>
                <w:t>-</w:t>
              </w:r>
            </w:ins>
          </w:p>
        </w:tc>
      </w:tr>
      <w:tr w:rsidR="002E2950" w14:paraId="6CF2B563" w14:textId="77777777" w:rsidTr="002E2950">
        <w:trPr>
          <w:ins w:id="178" w:author="Kahn, Jason D. (Fed)" w:date="2024-02-05T15:22:00Z"/>
        </w:trPr>
        <w:tc>
          <w:tcPr>
            <w:tcW w:w="649" w:type="dxa"/>
            <w:tcBorders>
              <w:top w:val="nil"/>
              <w:left w:val="single" w:sz="4" w:space="0" w:color="auto"/>
              <w:bottom w:val="single" w:sz="4" w:space="0" w:color="auto"/>
              <w:right w:val="single" w:sz="4" w:space="0" w:color="auto"/>
            </w:tcBorders>
            <w:shd w:val="clear" w:color="auto" w:fill="auto"/>
          </w:tcPr>
          <w:p w14:paraId="5818D244" w14:textId="77777777" w:rsidR="002E2950" w:rsidRDefault="002E2950" w:rsidP="00D02712">
            <w:pPr>
              <w:pStyle w:val="TAC"/>
              <w:rPr>
                <w:ins w:id="179" w:author="Kahn, Jason D. (Fed)" w:date="2024-02-05T15:22:00Z"/>
              </w:rPr>
            </w:pPr>
            <w:ins w:id="180" w:author="Kahn, Jason D. (Fed)" w:date="2024-02-05T15:22:00Z">
              <w:r>
                <w:t>4</w:t>
              </w:r>
            </w:ins>
          </w:p>
        </w:tc>
        <w:tc>
          <w:tcPr>
            <w:tcW w:w="3970" w:type="dxa"/>
            <w:tcBorders>
              <w:top w:val="nil"/>
              <w:left w:val="single" w:sz="4" w:space="0" w:color="auto"/>
              <w:bottom w:val="single" w:sz="4" w:space="0" w:color="auto"/>
              <w:right w:val="single" w:sz="4" w:space="0" w:color="auto"/>
            </w:tcBorders>
            <w:shd w:val="clear" w:color="auto" w:fill="auto"/>
            <w:hideMark/>
          </w:tcPr>
          <w:p w14:paraId="4B47719D" w14:textId="77777777" w:rsidR="002E2950" w:rsidRDefault="002E2950" w:rsidP="00D02712">
            <w:pPr>
              <w:pStyle w:val="TAL"/>
              <w:rPr>
                <w:ins w:id="181" w:author="Kahn, Jason D. (Fed)" w:date="2024-02-05T15:22:00Z"/>
              </w:rPr>
            </w:pPr>
            <w:ins w:id="182" w:author="Kahn, Jason D. (Fed)" w:date="2024-02-05T15:22:00Z">
              <w:r>
                <w:t xml:space="preserve">Start timer </w:t>
              </w:r>
              <w:proofErr w:type="spellStart"/>
              <w:r>
                <w:t>t_Wait</w:t>
              </w:r>
              <w:proofErr w:type="spellEnd"/>
              <w:r>
                <w:t>=10s (NOTE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EDE77FE" w14:textId="77777777" w:rsidR="002E2950" w:rsidRDefault="002E2950" w:rsidP="00D02712">
            <w:pPr>
              <w:pStyle w:val="TAC"/>
              <w:rPr>
                <w:ins w:id="183" w:author="Kahn, Jason D. (Fed)" w:date="2024-02-05T15:22:00Z"/>
              </w:rPr>
            </w:pPr>
            <w:ins w:id="184" w:author="Kahn, Jason D. (Fed)" w:date="2024-02-05T15:2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7AE0A97" w14:textId="77777777" w:rsidR="002E2950" w:rsidRDefault="002E2950" w:rsidP="00D02712">
            <w:pPr>
              <w:pStyle w:val="TAL"/>
              <w:rPr>
                <w:ins w:id="185" w:author="Kahn, Jason D. (Fed)" w:date="2024-02-05T15:22:00Z"/>
              </w:rPr>
            </w:pPr>
            <w:ins w:id="186" w:author="Kahn, Jason D. (Fed)" w:date="2024-02-05T15:2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3AD908FD" w14:textId="77777777" w:rsidR="002E2950" w:rsidRDefault="002E2950" w:rsidP="00D02712">
            <w:pPr>
              <w:pStyle w:val="TAC"/>
              <w:rPr>
                <w:ins w:id="187" w:author="Kahn, Jason D. (Fed)" w:date="2024-02-05T15:22:00Z"/>
              </w:rPr>
            </w:pPr>
            <w:ins w:id="188" w:author="Kahn, Jason D. (Fed)" w:date="2024-02-05T15:2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333AAC5A" w14:textId="77777777" w:rsidR="002E2950" w:rsidRDefault="002E2950" w:rsidP="00D02712">
            <w:pPr>
              <w:pStyle w:val="TAC"/>
              <w:rPr>
                <w:ins w:id="189" w:author="Kahn, Jason D. (Fed)" w:date="2024-02-05T15:22:00Z"/>
              </w:rPr>
            </w:pPr>
            <w:ins w:id="190" w:author="Kahn, Jason D. (Fed)" w:date="2024-02-05T15:22:00Z">
              <w:r>
                <w:t>-</w:t>
              </w:r>
            </w:ins>
          </w:p>
        </w:tc>
      </w:tr>
      <w:tr w:rsidR="002E2950" w14:paraId="27E8398A" w14:textId="77777777" w:rsidTr="002E2950">
        <w:trPr>
          <w:ins w:id="191" w:author="Kahn, Jason D. (Fed)" w:date="2024-02-05T15:22:00Z"/>
        </w:trPr>
        <w:tc>
          <w:tcPr>
            <w:tcW w:w="649" w:type="dxa"/>
            <w:tcBorders>
              <w:top w:val="nil"/>
              <w:left w:val="single" w:sz="4" w:space="0" w:color="auto"/>
              <w:bottom w:val="single" w:sz="4" w:space="0" w:color="auto"/>
              <w:right w:val="single" w:sz="4" w:space="0" w:color="auto"/>
            </w:tcBorders>
            <w:shd w:val="clear" w:color="auto" w:fill="auto"/>
          </w:tcPr>
          <w:p w14:paraId="362575C0" w14:textId="77777777" w:rsidR="002E2950" w:rsidRDefault="002E2950" w:rsidP="00D02712">
            <w:pPr>
              <w:pStyle w:val="TAC"/>
              <w:rPr>
                <w:ins w:id="192" w:author="Kahn, Jason D. (Fed)" w:date="2024-02-05T15:22:00Z"/>
              </w:rPr>
            </w:pPr>
            <w:ins w:id="193" w:author="Kahn, Jason D. (Fed)" w:date="2024-02-05T15:22:00Z">
              <w:r>
                <w:t>5</w:t>
              </w:r>
            </w:ins>
          </w:p>
        </w:tc>
        <w:tc>
          <w:tcPr>
            <w:tcW w:w="3970" w:type="dxa"/>
            <w:tcBorders>
              <w:top w:val="nil"/>
              <w:left w:val="single" w:sz="4" w:space="0" w:color="auto"/>
              <w:bottom w:val="single" w:sz="4" w:space="0" w:color="auto"/>
              <w:right w:val="single" w:sz="4" w:space="0" w:color="auto"/>
            </w:tcBorders>
            <w:shd w:val="clear" w:color="auto" w:fill="auto"/>
            <w:hideMark/>
          </w:tcPr>
          <w:p w14:paraId="5623180C" w14:textId="77777777" w:rsidR="002E2950" w:rsidRDefault="002E2950" w:rsidP="00D02712">
            <w:pPr>
              <w:pStyle w:val="TAL"/>
              <w:rPr>
                <w:ins w:id="194" w:author="Kahn, Jason D. (Fed)" w:date="2024-02-05T15:22:00Z"/>
              </w:rPr>
            </w:pPr>
            <w:ins w:id="195" w:author="Kahn, Jason D. (Fed)" w:date="2024-02-05T15:22:00Z">
              <w:r>
                <w:t xml:space="preserve">Start timer </w:t>
              </w:r>
              <w:proofErr w:type="spellStart"/>
              <w:r>
                <w:t>t_PeriodicReport</w:t>
              </w:r>
              <w:proofErr w:type="spellEnd"/>
              <w:r>
                <w:t>=15s (</w:t>
              </w:r>
              <w:proofErr w:type="spellStart"/>
              <w:r>
                <w:rPr>
                  <w:i/>
                </w:rPr>
                <w:t>PeriodicReport</w:t>
              </w:r>
              <w:proofErr w:type="spellEnd"/>
              <w:r>
                <w:t xml:space="preserve"> timer set in step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B5E6146" w14:textId="77777777" w:rsidR="002E2950" w:rsidRDefault="002E2950" w:rsidP="00D02712">
            <w:pPr>
              <w:pStyle w:val="TAC"/>
              <w:rPr>
                <w:ins w:id="196" w:author="Kahn, Jason D. (Fed)" w:date="2024-02-05T15:22:00Z"/>
              </w:rPr>
            </w:pPr>
            <w:ins w:id="197" w:author="Kahn, Jason D. (Fed)" w:date="2024-02-05T15:2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EC676E6" w14:textId="77777777" w:rsidR="002E2950" w:rsidRDefault="002E2950" w:rsidP="00D02712">
            <w:pPr>
              <w:pStyle w:val="TAL"/>
              <w:rPr>
                <w:ins w:id="198" w:author="Kahn, Jason D. (Fed)" w:date="2024-02-05T15:22:00Z"/>
              </w:rPr>
            </w:pPr>
            <w:ins w:id="199" w:author="Kahn, Jason D. (Fed)" w:date="2024-02-05T15:2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6ECC1F6E" w14:textId="77777777" w:rsidR="002E2950" w:rsidRDefault="002E2950" w:rsidP="00D02712">
            <w:pPr>
              <w:pStyle w:val="TAC"/>
              <w:rPr>
                <w:ins w:id="200" w:author="Kahn, Jason D. (Fed)" w:date="2024-02-05T15:22:00Z"/>
              </w:rPr>
            </w:pPr>
            <w:ins w:id="201" w:author="Kahn, Jason D. (Fed)" w:date="2024-02-05T15:2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27DEC2E9" w14:textId="77777777" w:rsidR="002E2950" w:rsidRDefault="002E2950" w:rsidP="00D02712">
            <w:pPr>
              <w:pStyle w:val="TAC"/>
              <w:rPr>
                <w:ins w:id="202" w:author="Kahn, Jason D. (Fed)" w:date="2024-02-05T15:22:00Z"/>
              </w:rPr>
            </w:pPr>
            <w:ins w:id="203" w:author="Kahn, Jason D. (Fed)" w:date="2024-02-05T15:22:00Z">
              <w:r>
                <w:t>-</w:t>
              </w:r>
            </w:ins>
          </w:p>
        </w:tc>
      </w:tr>
      <w:tr w:rsidR="002E2950" w14:paraId="0B3AFCA8" w14:textId="77777777" w:rsidTr="002E2950">
        <w:trPr>
          <w:ins w:id="204" w:author="Kahn, Jason D. (Fed)" w:date="2024-02-05T15:22:00Z"/>
        </w:trPr>
        <w:tc>
          <w:tcPr>
            <w:tcW w:w="649" w:type="dxa"/>
            <w:tcBorders>
              <w:top w:val="nil"/>
              <w:left w:val="single" w:sz="4" w:space="0" w:color="auto"/>
              <w:bottom w:val="single" w:sz="4" w:space="0" w:color="auto"/>
              <w:right w:val="single" w:sz="4" w:space="0" w:color="auto"/>
            </w:tcBorders>
            <w:shd w:val="clear" w:color="auto" w:fill="auto"/>
            <w:hideMark/>
          </w:tcPr>
          <w:p w14:paraId="12F43542" w14:textId="77777777" w:rsidR="002E2950" w:rsidRDefault="002E2950" w:rsidP="00D02712">
            <w:pPr>
              <w:pStyle w:val="TAC"/>
              <w:rPr>
                <w:ins w:id="205" w:author="Kahn, Jason D. (Fed)" w:date="2024-02-05T15:22:00Z"/>
                <w:szCs w:val="18"/>
              </w:rPr>
            </w:pPr>
            <w:ins w:id="206" w:author="Kahn, Jason D. (Fed)" w:date="2024-02-05T15:22:00Z">
              <w:r>
                <w:t>-</w:t>
              </w:r>
            </w:ins>
          </w:p>
        </w:tc>
        <w:tc>
          <w:tcPr>
            <w:tcW w:w="3970" w:type="dxa"/>
            <w:tcBorders>
              <w:top w:val="nil"/>
              <w:left w:val="single" w:sz="4" w:space="0" w:color="auto"/>
              <w:bottom w:val="single" w:sz="4" w:space="0" w:color="auto"/>
              <w:right w:val="single" w:sz="4" w:space="0" w:color="auto"/>
            </w:tcBorders>
            <w:shd w:val="clear" w:color="auto" w:fill="auto"/>
            <w:hideMark/>
          </w:tcPr>
          <w:p w14:paraId="3DABDB73" w14:textId="77777777" w:rsidR="002E2950" w:rsidRDefault="002E2950" w:rsidP="00D02712">
            <w:pPr>
              <w:pStyle w:val="TAL"/>
              <w:rPr>
                <w:ins w:id="207" w:author="Kahn, Jason D. (Fed)" w:date="2024-02-05T15:22:00Z"/>
                <w:szCs w:val="18"/>
              </w:rPr>
            </w:pPr>
            <w:ins w:id="208" w:author="Kahn, Jason D. (Fed)" w:date="2024-02-05T15:22:00Z">
              <w:r>
                <w:t>EXCEPTION: The SS waits 2 seconds before it releases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50EA6A5" w14:textId="77777777" w:rsidR="002E2950" w:rsidRDefault="002E2950" w:rsidP="00D02712">
            <w:pPr>
              <w:pStyle w:val="TAC"/>
              <w:rPr>
                <w:ins w:id="209" w:author="Kahn, Jason D. (Fed)" w:date="2024-02-05T15:22:00Z"/>
              </w:rPr>
            </w:pPr>
            <w:ins w:id="210" w:author="Kahn, Jason D. (Fed)" w:date="2024-02-05T15:2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E1BAF95" w14:textId="77777777" w:rsidR="002E2950" w:rsidRDefault="002E2950" w:rsidP="00D02712">
            <w:pPr>
              <w:pStyle w:val="TAL"/>
              <w:rPr>
                <w:ins w:id="211" w:author="Kahn, Jason D. (Fed)" w:date="2024-02-05T15:22:00Z"/>
              </w:rPr>
            </w:pPr>
            <w:ins w:id="212" w:author="Kahn, Jason D. (Fed)" w:date="2024-02-05T15:2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272B9DFA" w14:textId="77777777" w:rsidR="002E2950" w:rsidRDefault="002E2950" w:rsidP="00D02712">
            <w:pPr>
              <w:pStyle w:val="TAC"/>
              <w:rPr>
                <w:ins w:id="213" w:author="Kahn, Jason D. (Fed)" w:date="2024-02-05T15:22:00Z"/>
              </w:rPr>
            </w:pPr>
            <w:ins w:id="214" w:author="Kahn, Jason D. (Fed)" w:date="2024-02-05T15:2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4F585829" w14:textId="77777777" w:rsidR="002E2950" w:rsidRDefault="002E2950" w:rsidP="00D02712">
            <w:pPr>
              <w:pStyle w:val="TAC"/>
              <w:rPr>
                <w:ins w:id="215" w:author="Kahn, Jason D. (Fed)" w:date="2024-02-05T15:22:00Z"/>
              </w:rPr>
            </w:pPr>
            <w:ins w:id="216" w:author="Kahn, Jason D. (Fed)" w:date="2024-02-05T15:22:00Z">
              <w:r>
                <w:t>-</w:t>
              </w:r>
            </w:ins>
          </w:p>
        </w:tc>
      </w:tr>
      <w:tr w:rsidR="002E2950" w14:paraId="1F0D1BF5" w14:textId="77777777" w:rsidTr="002E2950">
        <w:trPr>
          <w:ins w:id="217" w:author="Kahn, Jason D. (Fed)" w:date="2024-02-05T15:22:00Z"/>
        </w:trPr>
        <w:tc>
          <w:tcPr>
            <w:tcW w:w="649" w:type="dxa"/>
            <w:tcBorders>
              <w:top w:val="nil"/>
              <w:left w:val="single" w:sz="4" w:space="0" w:color="auto"/>
              <w:bottom w:val="single" w:sz="4" w:space="0" w:color="auto"/>
              <w:right w:val="single" w:sz="4" w:space="0" w:color="auto"/>
            </w:tcBorders>
            <w:shd w:val="clear" w:color="auto" w:fill="auto"/>
            <w:hideMark/>
          </w:tcPr>
          <w:p w14:paraId="70FB71C0" w14:textId="77777777" w:rsidR="002E2950" w:rsidRDefault="002E2950" w:rsidP="00D02712">
            <w:pPr>
              <w:pStyle w:val="TAC"/>
              <w:rPr>
                <w:ins w:id="218" w:author="Kahn, Jason D. (Fed)" w:date="2024-02-05T15:22:00Z"/>
              </w:rPr>
            </w:pPr>
            <w:ins w:id="219" w:author="Kahn, Jason D. (Fed)" w:date="2024-02-05T15:22:00Z">
              <w:r>
                <w:t>6</w:t>
              </w:r>
            </w:ins>
          </w:p>
        </w:tc>
        <w:tc>
          <w:tcPr>
            <w:tcW w:w="3970" w:type="dxa"/>
            <w:tcBorders>
              <w:top w:val="nil"/>
              <w:left w:val="single" w:sz="4" w:space="0" w:color="auto"/>
              <w:bottom w:val="single" w:sz="4" w:space="0" w:color="auto"/>
              <w:right w:val="single" w:sz="4" w:space="0" w:color="auto"/>
            </w:tcBorders>
            <w:shd w:val="clear" w:color="auto" w:fill="auto"/>
            <w:hideMark/>
          </w:tcPr>
          <w:p w14:paraId="7947BFD8" w14:textId="77777777" w:rsidR="002E2950" w:rsidRDefault="002E2950" w:rsidP="00D02712">
            <w:pPr>
              <w:pStyle w:val="TAL"/>
              <w:rPr>
                <w:ins w:id="220" w:author="Kahn, Jason D. (Fed)" w:date="2024-02-05T15:22:00Z"/>
              </w:rPr>
            </w:pPr>
            <w:proofErr w:type="spellStart"/>
            <w:ins w:id="221" w:author="Kahn, Jason D. (Fed)" w:date="2024-02-05T15:22:00Z">
              <w:r>
                <w:t>t_Wait</w:t>
              </w:r>
              <w:proofErr w:type="spellEnd"/>
              <w:r>
                <w:t xml:space="preserve">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097AD4A" w14:textId="77777777" w:rsidR="002E2950" w:rsidRDefault="002E2950" w:rsidP="00D02712">
            <w:pPr>
              <w:pStyle w:val="TAC"/>
              <w:rPr>
                <w:ins w:id="222" w:author="Kahn, Jason D. (Fed)" w:date="2024-02-05T15:22:00Z"/>
              </w:rPr>
            </w:pPr>
            <w:ins w:id="223" w:author="Kahn, Jason D. (Fed)" w:date="2024-02-05T15:2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5DFD868" w14:textId="77777777" w:rsidR="002E2950" w:rsidRDefault="002E2950" w:rsidP="00D02712">
            <w:pPr>
              <w:pStyle w:val="TAL"/>
              <w:rPr>
                <w:ins w:id="224" w:author="Kahn, Jason D. (Fed)" w:date="2024-02-05T15:22:00Z"/>
              </w:rPr>
            </w:pPr>
            <w:ins w:id="225" w:author="Kahn, Jason D. (Fed)" w:date="2024-02-05T15:2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577DF688" w14:textId="77777777" w:rsidR="002E2950" w:rsidRDefault="002E2950" w:rsidP="00D02712">
            <w:pPr>
              <w:pStyle w:val="TAC"/>
              <w:rPr>
                <w:ins w:id="226" w:author="Kahn, Jason D. (Fed)" w:date="2024-02-05T15:22:00Z"/>
              </w:rPr>
            </w:pPr>
            <w:ins w:id="227" w:author="Kahn, Jason D. (Fed)" w:date="2024-02-05T15:2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166796B3" w14:textId="77777777" w:rsidR="002E2950" w:rsidRDefault="002E2950" w:rsidP="00D02712">
            <w:pPr>
              <w:pStyle w:val="TAC"/>
              <w:rPr>
                <w:ins w:id="228" w:author="Kahn, Jason D. (Fed)" w:date="2024-02-05T15:22:00Z"/>
              </w:rPr>
            </w:pPr>
            <w:ins w:id="229" w:author="Kahn, Jason D. (Fed)" w:date="2024-02-05T15:22:00Z">
              <w:r>
                <w:t>-</w:t>
              </w:r>
            </w:ins>
          </w:p>
        </w:tc>
      </w:tr>
      <w:tr w:rsidR="002E2950" w14:paraId="1A0FC7EC" w14:textId="77777777" w:rsidTr="002E2950">
        <w:trPr>
          <w:ins w:id="230" w:author="Kahn, Jason D. (Fed)" w:date="2024-02-05T15:22:00Z"/>
        </w:trPr>
        <w:tc>
          <w:tcPr>
            <w:tcW w:w="649" w:type="dxa"/>
            <w:tcBorders>
              <w:top w:val="nil"/>
              <w:left w:val="single" w:sz="4" w:space="0" w:color="auto"/>
              <w:bottom w:val="single" w:sz="4" w:space="0" w:color="auto"/>
              <w:right w:val="single" w:sz="4" w:space="0" w:color="auto"/>
            </w:tcBorders>
            <w:shd w:val="clear" w:color="auto" w:fill="auto"/>
            <w:hideMark/>
          </w:tcPr>
          <w:p w14:paraId="54F6520E" w14:textId="77777777" w:rsidR="002E2950" w:rsidRDefault="002E2950" w:rsidP="00D02712">
            <w:pPr>
              <w:pStyle w:val="TAC"/>
              <w:rPr>
                <w:ins w:id="231" w:author="Kahn, Jason D. (Fed)" w:date="2024-02-05T15:22:00Z"/>
              </w:rPr>
            </w:pPr>
            <w:ins w:id="232" w:author="Kahn, Jason D. (Fed)" w:date="2024-02-05T15:22:00Z">
              <w:r>
                <w:t>7-9</w:t>
              </w:r>
            </w:ins>
          </w:p>
        </w:tc>
        <w:tc>
          <w:tcPr>
            <w:tcW w:w="3970" w:type="dxa"/>
            <w:tcBorders>
              <w:top w:val="nil"/>
              <w:left w:val="single" w:sz="4" w:space="0" w:color="auto"/>
              <w:bottom w:val="single" w:sz="4" w:space="0" w:color="auto"/>
              <w:right w:val="single" w:sz="4" w:space="0" w:color="auto"/>
            </w:tcBorders>
            <w:shd w:val="clear" w:color="auto" w:fill="auto"/>
            <w:hideMark/>
          </w:tcPr>
          <w:p w14:paraId="08B6CAF1" w14:textId="77777777" w:rsidR="002E2950" w:rsidRDefault="002E2950" w:rsidP="00D02712">
            <w:pPr>
              <w:pStyle w:val="TAL"/>
              <w:rPr>
                <w:ins w:id="233" w:author="Kahn, Jason D. (Fed)" w:date="2024-02-05T15:22:00Z"/>
              </w:rPr>
            </w:pPr>
            <w:ins w:id="234" w:author="Kahn, Jason D. (Fed)" w:date="2024-02-05T15:22:00Z">
              <w:r>
                <w:rPr>
                  <w:szCs w:val="18"/>
                </w:rPr>
                <w:t xml:space="preserve">Steps 1a1-3 of </w:t>
              </w:r>
              <w:r>
                <w:t xml:space="preserve">procedure 'MCX SIP MESSAGE CT' </w:t>
              </w:r>
              <w:r>
                <w:rPr>
                  <w:lang w:eastAsia="ko-KR"/>
                </w:rPr>
                <w:t>as described in TS 36.579-1 [2] Table 5.3.33.3-1</w:t>
              </w:r>
              <w:r>
                <w:t xml:space="preserve"> are performed to request a location report.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7942995" w14:textId="77777777" w:rsidR="002E2950" w:rsidRDefault="002E2950" w:rsidP="00D02712">
            <w:pPr>
              <w:pStyle w:val="TAC"/>
              <w:rPr>
                <w:ins w:id="235" w:author="Kahn, Jason D. (Fed)" w:date="2024-02-05T15:22:00Z"/>
              </w:rPr>
            </w:pPr>
            <w:ins w:id="236" w:author="Kahn, Jason D. (Fed)" w:date="2024-02-05T15:2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A0C3583" w14:textId="77777777" w:rsidR="002E2950" w:rsidRDefault="002E2950" w:rsidP="00D02712">
            <w:pPr>
              <w:pStyle w:val="TAL"/>
              <w:rPr>
                <w:ins w:id="237" w:author="Kahn, Jason D. (Fed)" w:date="2024-02-05T15:22:00Z"/>
              </w:rPr>
            </w:pPr>
            <w:ins w:id="238" w:author="Kahn, Jason D. (Fed)" w:date="2024-02-05T15:2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016DAA27" w14:textId="77777777" w:rsidR="002E2950" w:rsidRDefault="002E2950" w:rsidP="00D02712">
            <w:pPr>
              <w:pStyle w:val="TAC"/>
              <w:rPr>
                <w:ins w:id="239" w:author="Kahn, Jason D. (Fed)" w:date="2024-02-05T15:22:00Z"/>
              </w:rPr>
            </w:pPr>
            <w:ins w:id="240" w:author="Kahn, Jason D. (Fed)" w:date="2024-02-05T15:2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67253930" w14:textId="77777777" w:rsidR="002E2950" w:rsidRDefault="002E2950" w:rsidP="00D02712">
            <w:pPr>
              <w:pStyle w:val="TAC"/>
              <w:rPr>
                <w:ins w:id="241" w:author="Kahn, Jason D. (Fed)" w:date="2024-02-05T15:22:00Z"/>
              </w:rPr>
            </w:pPr>
            <w:ins w:id="242" w:author="Kahn, Jason D. (Fed)" w:date="2024-02-05T15:22:00Z">
              <w:r>
                <w:t>-</w:t>
              </w:r>
            </w:ins>
          </w:p>
        </w:tc>
      </w:tr>
      <w:tr w:rsidR="002E2950" w14:paraId="53B69A05" w14:textId="77777777" w:rsidTr="002E2950">
        <w:trPr>
          <w:ins w:id="243" w:author="Kahn, Jason D. (Fed)" w:date="2024-02-05T15:22:00Z"/>
        </w:trPr>
        <w:tc>
          <w:tcPr>
            <w:tcW w:w="649" w:type="dxa"/>
            <w:tcBorders>
              <w:top w:val="nil"/>
              <w:left w:val="single" w:sz="4" w:space="0" w:color="auto"/>
              <w:bottom w:val="single" w:sz="4" w:space="0" w:color="auto"/>
              <w:right w:val="single" w:sz="4" w:space="0" w:color="auto"/>
            </w:tcBorders>
            <w:shd w:val="clear" w:color="auto" w:fill="auto"/>
            <w:hideMark/>
          </w:tcPr>
          <w:p w14:paraId="6A7573BC" w14:textId="77777777" w:rsidR="002E2950" w:rsidRDefault="002E2950" w:rsidP="00D02712">
            <w:pPr>
              <w:pStyle w:val="TAC"/>
              <w:rPr>
                <w:ins w:id="244" w:author="Kahn, Jason D. (Fed)" w:date="2024-02-05T15:22:00Z"/>
              </w:rPr>
            </w:pPr>
            <w:ins w:id="245" w:author="Kahn, Jason D. (Fed)" w:date="2024-02-05T15:22:00Z">
              <w:r>
                <w:t>10-11</w:t>
              </w:r>
            </w:ins>
          </w:p>
        </w:tc>
        <w:tc>
          <w:tcPr>
            <w:tcW w:w="3970" w:type="dxa"/>
            <w:tcBorders>
              <w:top w:val="nil"/>
              <w:left w:val="single" w:sz="4" w:space="0" w:color="auto"/>
              <w:bottom w:val="single" w:sz="4" w:space="0" w:color="auto"/>
              <w:right w:val="single" w:sz="4" w:space="0" w:color="auto"/>
            </w:tcBorders>
            <w:shd w:val="clear" w:color="auto" w:fill="auto"/>
            <w:hideMark/>
          </w:tcPr>
          <w:p w14:paraId="36E5ECAE" w14:textId="0B87ADE4" w:rsidR="002E2950" w:rsidRDefault="002E2950" w:rsidP="00D02712">
            <w:pPr>
              <w:pStyle w:val="TAL"/>
              <w:rPr>
                <w:ins w:id="246" w:author="Kahn, Jason D. (Fed)" w:date="2024-02-05T15:22:00Z"/>
              </w:rPr>
            </w:pPr>
            <w:ins w:id="247" w:author="Kahn, Jason D. (Fed)" w:date="2024-02-05T15:22:00Z">
              <w:r>
                <w:t xml:space="preserve">Check: Does the UE (MCVideo Client) correctly perform steps 2-3 of procedure 'MCX SIP MESSAGE CO' </w:t>
              </w:r>
              <w:r>
                <w:rPr>
                  <w:lang w:eastAsia="ko-KR"/>
                </w:rPr>
                <w:t>as described in TS 36.579-1 [2] Table 5.3.32.3-1</w:t>
              </w:r>
              <w:r>
                <w:t xml:space="preserve"> before </w:t>
              </w:r>
              <w:proofErr w:type="spellStart"/>
              <w:r>
                <w:t>t_PeriodicReport</w:t>
              </w:r>
              <w:proofErr w:type="spellEnd"/>
              <w:r>
                <w:t xml:space="preserve"> expires to provide location information for the </w:t>
              </w:r>
              <w:proofErr w:type="spellStart"/>
              <w:r>
                <w:t>NonEmergencyLocationInformation</w:t>
              </w:r>
              <w:proofErr w:type="spellEnd"/>
              <w:r>
                <w:t xml:space="preserve"> configured at step </w:t>
              </w:r>
            </w:ins>
            <w:ins w:id="248" w:author="Kahn, Jason D. (Fed)" w:date="2024-02-06T13:35:00Z">
              <w:r w:rsidR="00F66193">
                <w:t>2</w:t>
              </w:r>
            </w:ins>
            <w:ins w:id="249" w:author="Kahn, Jason D. (Fed)" w:date="2024-02-05T15:22:00Z">
              <w: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DB5B2F1" w14:textId="77777777" w:rsidR="002E2950" w:rsidRDefault="002E2950" w:rsidP="00D02712">
            <w:pPr>
              <w:pStyle w:val="TAC"/>
              <w:rPr>
                <w:ins w:id="250" w:author="Kahn, Jason D. (Fed)" w:date="2024-02-05T15:22:00Z"/>
              </w:rPr>
            </w:pPr>
            <w:ins w:id="251" w:author="Kahn, Jason D. (Fed)" w:date="2024-02-05T15:2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E9E9853" w14:textId="77777777" w:rsidR="002E2950" w:rsidRDefault="002E2950" w:rsidP="00D02712">
            <w:pPr>
              <w:pStyle w:val="TAL"/>
              <w:rPr>
                <w:ins w:id="252" w:author="Kahn, Jason D. (Fed)" w:date="2024-02-05T15:22:00Z"/>
              </w:rPr>
            </w:pPr>
            <w:ins w:id="253" w:author="Kahn, Jason D. (Fed)" w:date="2024-02-05T15:2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15467AA7" w14:textId="77777777" w:rsidR="002E2950" w:rsidRDefault="002E2950" w:rsidP="00D02712">
            <w:pPr>
              <w:pStyle w:val="TAC"/>
              <w:rPr>
                <w:ins w:id="254" w:author="Kahn, Jason D. (Fed)" w:date="2024-02-05T15:22:00Z"/>
              </w:rPr>
            </w:pPr>
            <w:ins w:id="255" w:author="Kahn, Jason D. (Fed)" w:date="2024-02-05T15:22:00Z">
              <w:r>
                <w:t>1</w:t>
              </w:r>
            </w:ins>
          </w:p>
        </w:tc>
        <w:tc>
          <w:tcPr>
            <w:tcW w:w="892" w:type="dxa"/>
            <w:tcBorders>
              <w:top w:val="nil"/>
              <w:left w:val="single" w:sz="4" w:space="0" w:color="auto"/>
              <w:bottom w:val="single" w:sz="4" w:space="0" w:color="auto"/>
              <w:right w:val="single" w:sz="4" w:space="0" w:color="auto"/>
            </w:tcBorders>
            <w:shd w:val="clear" w:color="auto" w:fill="auto"/>
            <w:hideMark/>
          </w:tcPr>
          <w:p w14:paraId="4BDC0B9E" w14:textId="77777777" w:rsidR="002E2950" w:rsidRDefault="002E2950" w:rsidP="00D02712">
            <w:pPr>
              <w:pStyle w:val="TAC"/>
              <w:rPr>
                <w:ins w:id="256" w:author="Kahn, Jason D. (Fed)" w:date="2024-02-05T15:22:00Z"/>
              </w:rPr>
            </w:pPr>
            <w:ins w:id="257" w:author="Kahn, Jason D. (Fed)" w:date="2024-02-05T15:22:00Z">
              <w:r>
                <w:t>P</w:t>
              </w:r>
            </w:ins>
          </w:p>
        </w:tc>
      </w:tr>
      <w:tr w:rsidR="002E2950" w14:paraId="4546C100" w14:textId="77777777" w:rsidTr="002E2950">
        <w:trPr>
          <w:ins w:id="258" w:author="Kahn, Jason D. (Fed)" w:date="2024-02-05T15:22:00Z"/>
        </w:trPr>
        <w:tc>
          <w:tcPr>
            <w:tcW w:w="649" w:type="dxa"/>
            <w:tcBorders>
              <w:top w:val="nil"/>
              <w:left w:val="single" w:sz="4" w:space="0" w:color="auto"/>
              <w:bottom w:val="single" w:sz="4" w:space="0" w:color="auto"/>
              <w:right w:val="single" w:sz="4" w:space="0" w:color="auto"/>
            </w:tcBorders>
            <w:shd w:val="clear" w:color="auto" w:fill="auto"/>
          </w:tcPr>
          <w:p w14:paraId="1F3F81B1" w14:textId="77777777" w:rsidR="002E2950" w:rsidRDefault="002E2950" w:rsidP="00D02712">
            <w:pPr>
              <w:pStyle w:val="TAC"/>
              <w:rPr>
                <w:ins w:id="259" w:author="Kahn, Jason D. (Fed)" w:date="2024-02-05T15:22:00Z"/>
              </w:rPr>
            </w:pPr>
            <w:ins w:id="260" w:author="Kahn, Jason D. (Fed)" w:date="2024-02-05T15:22:00Z">
              <w:r>
                <w:t>12</w:t>
              </w:r>
            </w:ins>
          </w:p>
        </w:tc>
        <w:tc>
          <w:tcPr>
            <w:tcW w:w="3970" w:type="dxa"/>
            <w:tcBorders>
              <w:top w:val="nil"/>
              <w:left w:val="single" w:sz="4" w:space="0" w:color="auto"/>
              <w:bottom w:val="single" w:sz="4" w:space="0" w:color="auto"/>
              <w:right w:val="single" w:sz="4" w:space="0" w:color="auto"/>
            </w:tcBorders>
            <w:shd w:val="clear" w:color="auto" w:fill="auto"/>
            <w:hideMark/>
          </w:tcPr>
          <w:p w14:paraId="625F2EE7" w14:textId="77777777" w:rsidR="002E2950" w:rsidRDefault="002E2950" w:rsidP="00D02712">
            <w:pPr>
              <w:pStyle w:val="TAL"/>
              <w:rPr>
                <w:ins w:id="261" w:author="Kahn, Jason D. (Fed)" w:date="2024-02-05T15:22:00Z"/>
              </w:rPr>
            </w:pPr>
            <w:ins w:id="262" w:author="Kahn, Jason D. (Fed)" w:date="2024-02-05T15:22:00Z">
              <w:r>
                <w:t xml:space="preserve">Start timer </w:t>
              </w:r>
              <w:proofErr w:type="spellStart"/>
              <w:r>
                <w:t>t_MinimumReportInterval</w:t>
              </w:r>
              <w:proofErr w:type="spellEnd"/>
              <w:r>
                <w:t>=20s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8973852" w14:textId="77777777" w:rsidR="002E2950" w:rsidRDefault="002E2950" w:rsidP="00D02712">
            <w:pPr>
              <w:pStyle w:val="TAC"/>
              <w:rPr>
                <w:ins w:id="263" w:author="Kahn, Jason D. (Fed)" w:date="2024-02-05T15:22:00Z"/>
              </w:rPr>
            </w:pPr>
            <w:ins w:id="264" w:author="Kahn, Jason D. (Fed)" w:date="2024-02-05T15:2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C588AE9" w14:textId="77777777" w:rsidR="002E2950" w:rsidRDefault="002E2950" w:rsidP="00D02712">
            <w:pPr>
              <w:pStyle w:val="TAL"/>
              <w:rPr>
                <w:ins w:id="265" w:author="Kahn, Jason D. (Fed)" w:date="2024-02-05T15:22:00Z"/>
              </w:rPr>
            </w:pPr>
            <w:ins w:id="266" w:author="Kahn, Jason D. (Fed)" w:date="2024-02-05T15:2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4BD606DA" w14:textId="77777777" w:rsidR="002E2950" w:rsidRDefault="002E2950" w:rsidP="00D02712">
            <w:pPr>
              <w:pStyle w:val="TAC"/>
              <w:rPr>
                <w:ins w:id="267" w:author="Kahn, Jason D. (Fed)" w:date="2024-02-05T15:22:00Z"/>
              </w:rPr>
            </w:pPr>
            <w:ins w:id="268" w:author="Kahn, Jason D. (Fed)" w:date="2024-02-05T15:2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6CD1BCD9" w14:textId="77777777" w:rsidR="002E2950" w:rsidRDefault="002E2950" w:rsidP="00D02712">
            <w:pPr>
              <w:pStyle w:val="TAC"/>
              <w:rPr>
                <w:ins w:id="269" w:author="Kahn, Jason D. (Fed)" w:date="2024-02-05T15:22:00Z"/>
              </w:rPr>
            </w:pPr>
            <w:ins w:id="270" w:author="Kahn, Jason D. (Fed)" w:date="2024-02-05T15:22:00Z">
              <w:r>
                <w:t>-</w:t>
              </w:r>
            </w:ins>
          </w:p>
        </w:tc>
      </w:tr>
      <w:tr w:rsidR="002E2950" w14:paraId="18079CF6" w14:textId="77777777" w:rsidTr="002E2950">
        <w:trPr>
          <w:ins w:id="271" w:author="Kahn, Jason D. (Fed)" w:date="2024-02-05T15:22:00Z"/>
        </w:trPr>
        <w:tc>
          <w:tcPr>
            <w:tcW w:w="649" w:type="dxa"/>
            <w:tcBorders>
              <w:top w:val="nil"/>
              <w:left w:val="single" w:sz="4" w:space="0" w:color="auto"/>
              <w:bottom w:val="single" w:sz="4" w:space="0" w:color="auto"/>
              <w:right w:val="single" w:sz="4" w:space="0" w:color="auto"/>
            </w:tcBorders>
            <w:shd w:val="clear" w:color="auto" w:fill="auto"/>
          </w:tcPr>
          <w:p w14:paraId="4666F3B1" w14:textId="77777777" w:rsidR="002E2950" w:rsidRDefault="002E2950" w:rsidP="00D02712">
            <w:pPr>
              <w:pStyle w:val="TAC"/>
              <w:rPr>
                <w:ins w:id="272" w:author="Kahn, Jason D. (Fed)" w:date="2024-02-05T15:22:00Z"/>
              </w:rPr>
            </w:pPr>
            <w:ins w:id="273" w:author="Kahn, Jason D. (Fed)" w:date="2024-02-05T15:22:00Z">
              <w:r>
                <w:t>13</w:t>
              </w:r>
            </w:ins>
          </w:p>
        </w:tc>
        <w:tc>
          <w:tcPr>
            <w:tcW w:w="3970" w:type="dxa"/>
            <w:tcBorders>
              <w:top w:val="nil"/>
              <w:left w:val="single" w:sz="4" w:space="0" w:color="auto"/>
              <w:bottom w:val="single" w:sz="4" w:space="0" w:color="auto"/>
              <w:right w:val="single" w:sz="4" w:space="0" w:color="auto"/>
            </w:tcBorders>
            <w:shd w:val="clear" w:color="auto" w:fill="auto"/>
            <w:hideMark/>
          </w:tcPr>
          <w:p w14:paraId="769FAD35" w14:textId="77777777" w:rsidR="002E2950" w:rsidRDefault="002E2950" w:rsidP="00D02712">
            <w:pPr>
              <w:pStyle w:val="TAL"/>
              <w:rPr>
                <w:ins w:id="274" w:author="Kahn, Jason D. (Fed)" w:date="2024-02-05T15:22:00Z"/>
              </w:rPr>
            </w:pPr>
            <w:ins w:id="275" w:author="Kahn, Jason D. (Fed)" w:date="2024-02-05T15:22:00Z">
              <w:r>
                <w:t xml:space="preserve">Stop timer </w:t>
              </w:r>
              <w:proofErr w:type="spellStart"/>
              <w:r>
                <w:t>t_PeriodicReport</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6C4B746" w14:textId="77777777" w:rsidR="002E2950" w:rsidRDefault="002E2950" w:rsidP="00D02712">
            <w:pPr>
              <w:pStyle w:val="TAC"/>
              <w:rPr>
                <w:ins w:id="276" w:author="Kahn, Jason D. (Fed)" w:date="2024-02-05T15:22:00Z"/>
              </w:rPr>
            </w:pPr>
            <w:ins w:id="277" w:author="Kahn, Jason D. (Fed)" w:date="2024-02-05T15:2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3B7DD5C" w14:textId="77777777" w:rsidR="002E2950" w:rsidRDefault="002E2950" w:rsidP="00D02712">
            <w:pPr>
              <w:pStyle w:val="TAL"/>
              <w:rPr>
                <w:ins w:id="278" w:author="Kahn, Jason D. (Fed)" w:date="2024-02-05T15:22:00Z"/>
              </w:rPr>
            </w:pPr>
            <w:ins w:id="279" w:author="Kahn, Jason D. (Fed)" w:date="2024-02-05T15:2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5FB3DF99" w14:textId="77777777" w:rsidR="002E2950" w:rsidRDefault="002E2950" w:rsidP="00D02712">
            <w:pPr>
              <w:pStyle w:val="TAC"/>
              <w:rPr>
                <w:ins w:id="280" w:author="Kahn, Jason D. (Fed)" w:date="2024-02-05T15:22:00Z"/>
              </w:rPr>
            </w:pPr>
            <w:ins w:id="281" w:author="Kahn, Jason D. (Fed)" w:date="2024-02-05T15:2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1295CDDF" w14:textId="77777777" w:rsidR="002E2950" w:rsidRDefault="002E2950" w:rsidP="00D02712">
            <w:pPr>
              <w:pStyle w:val="TAC"/>
              <w:rPr>
                <w:ins w:id="282" w:author="Kahn, Jason D. (Fed)" w:date="2024-02-05T15:22:00Z"/>
              </w:rPr>
            </w:pPr>
            <w:ins w:id="283" w:author="Kahn, Jason D. (Fed)" w:date="2024-02-05T15:22:00Z">
              <w:r>
                <w:t>-</w:t>
              </w:r>
            </w:ins>
          </w:p>
        </w:tc>
      </w:tr>
      <w:tr w:rsidR="002E2950" w14:paraId="62892BC8" w14:textId="77777777" w:rsidTr="002E2950">
        <w:trPr>
          <w:ins w:id="284" w:author="Kahn, Jason D. (Fed)" w:date="2024-02-05T15:22:00Z"/>
        </w:trPr>
        <w:tc>
          <w:tcPr>
            <w:tcW w:w="649" w:type="dxa"/>
            <w:tcBorders>
              <w:top w:val="nil"/>
              <w:left w:val="single" w:sz="4" w:space="0" w:color="auto"/>
              <w:bottom w:val="single" w:sz="4" w:space="0" w:color="auto"/>
              <w:right w:val="single" w:sz="4" w:space="0" w:color="auto"/>
            </w:tcBorders>
            <w:shd w:val="clear" w:color="auto" w:fill="auto"/>
            <w:hideMark/>
          </w:tcPr>
          <w:p w14:paraId="771D3EA3" w14:textId="77777777" w:rsidR="002E2950" w:rsidRDefault="002E2950" w:rsidP="00D02712">
            <w:pPr>
              <w:pStyle w:val="TAC"/>
              <w:rPr>
                <w:ins w:id="285" w:author="Kahn, Jason D. (Fed)" w:date="2024-02-05T15:22:00Z"/>
                <w:szCs w:val="18"/>
              </w:rPr>
            </w:pPr>
            <w:ins w:id="286" w:author="Kahn, Jason D. (Fed)" w:date="2024-02-05T15:22:00Z">
              <w:r>
                <w:t>-</w:t>
              </w:r>
            </w:ins>
          </w:p>
        </w:tc>
        <w:tc>
          <w:tcPr>
            <w:tcW w:w="3970" w:type="dxa"/>
            <w:tcBorders>
              <w:top w:val="nil"/>
              <w:left w:val="single" w:sz="4" w:space="0" w:color="auto"/>
              <w:bottom w:val="single" w:sz="4" w:space="0" w:color="auto"/>
              <w:right w:val="single" w:sz="4" w:space="0" w:color="auto"/>
            </w:tcBorders>
            <w:shd w:val="clear" w:color="auto" w:fill="auto"/>
            <w:hideMark/>
          </w:tcPr>
          <w:p w14:paraId="37F8F90A" w14:textId="77777777" w:rsidR="002E2950" w:rsidRDefault="002E2950" w:rsidP="00D02712">
            <w:pPr>
              <w:pStyle w:val="TAL"/>
              <w:rPr>
                <w:ins w:id="287" w:author="Kahn, Jason D. (Fed)" w:date="2024-02-05T15:22:00Z"/>
                <w:szCs w:val="18"/>
              </w:rPr>
            </w:pPr>
            <w:ins w:id="288" w:author="Kahn, Jason D. (Fed)" w:date="2024-02-05T15:22:00Z">
              <w:r>
                <w:t>EXCEPTION: The SS waits 2 seconds before it releases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576B7FE" w14:textId="77777777" w:rsidR="002E2950" w:rsidRDefault="002E2950" w:rsidP="00D02712">
            <w:pPr>
              <w:pStyle w:val="TAC"/>
              <w:rPr>
                <w:ins w:id="289" w:author="Kahn, Jason D. (Fed)" w:date="2024-02-05T15:22:00Z"/>
              </w:rPr>
            </w:pPr>
            <w:ins w:id="290" w:author="Kahn, Jason D. (Fed)" w:date="2024-02-05T15:2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67D706E" w14:textId="77777777" w:rsidR="002E2950" w:rsidRDefault="002E2950" w:rsidP="00D02712">
            <w:pPr>
              <w:pStyle w:val="TAL"/>
              <w:rPr>
                <w:ins w:id="291" w:author="Kahn, Jason D. (Fed)" w:date="2024-02-05T15:22:00Z"/>
              </w:rPr>
            </w:pPr>
            <w:ins w:id="292" w:author="Kahn, Jason D. (Fed)" w:date="2024-02-05T15:2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654EE7AD" w14:textId="77777777" w:rsidR="002E2950" w:rsidRDefault="002E2950" w:rsidP="00D02712">
            <w:pPr>
              <w:pStyle w:val="TAC"/>
              <w:rPr>
                <w:ins w:id="293" w:author="Kahn, Jason D. (Fed)" w:date="2024-02-05T15:22:00Z"/>
              </w:rPr>
            </w:pPr>
            <w:ins w:id="294" w:author="Kahn, Jason D. (Fed)" w:date="2024-02-05T15:2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1F1ACF23" w14:textId="77777777" w:rsidR="002E2950" w:rsidRDefault="002E2950" w:rsidP="00D02712">
            <w:pPr>
              <w:pStyle w:val="TAC"/>
              <w:rPr>
                <w:ins w:id="295" w:author="Kahn, Jason D. (Fed)" w:date="2024-02-05T15:22:00Z"/>
              </w:rPr>
            </w:pPr>
            <w:ins w:id="296" w:author="Kahn, Jason D. (Fed)" w:date="2024-02-05T15:22:00Z">
              <w:r>
                <w:t>-</w:t>
              </w:r>
            </w:ins>
          </w:p>
        </w:tc>
      </w:tr>
      <w:tr w:rsidR="002E2950" w14:paraId="6ED4348C" w14:textId="77777777" w:rsidTr="002E2950">
        <w:trPr>
          <w:ins w:id="297" w:author="Kahn, Jason D. (Fed)" w:date="2024-02-05T15:22:00Z"/>
        </w:trPr>
        <w:tc>
          <w:tcPr>
            <w:tcW w:w="649" w:type="dxa"/>
            <w:tcBorders>
              <w:top w:val="nil"/>
              <w:left w:val="single" w:sz="4" w:space="0" w:color="auto"/>
              <w:bottom w:val="single" w:sz="4" w:space="0" w:color="auto"/>
              <w:right w:val="single" w:sz="4" w:space="0" w:color="auto"/>
            </w:tcBorders>
            <w:shd w:val="clear" w:color="auto" w:fill="auto"/>
          </w:tcPr>
          <w:p w14:paraId="43618F18" w14:textId="77777777" w:rsidR="002E2950" w:rsidRDefault="002E2950" w:rsidP="00D02712">
            <w:pPr>
              <w:pStyle w:val="TAC"/>
              <w:rPr>
                <w:ins w:id="298" w:author="Kahn, Jason D. (Fed)" w:date="2024-02-05T15:22:00Z"/>
              </w:rPr>
            </w:pPr>
            <w:ins w:id="299" w:author="Kahn, Jason D. (Fed)" w:date="2024-02-05T15:22:00Z">
              <w:r>
                <w:t>14</w:t>
              </w:r>
            </w:ins>
          </w:p>
        </w:tc>
        <w:tc>
          <w:tcPr>
            <w:tcW w:w="3970" w:type="dxa"/>
            <w:tcBorders>
              <w:top w:val="nil"/>
              <w:left w:val="single" w:sz="4" w:space="0" w:color="auto"/>
              <w:bottom w:val="single" w:sz="4" w:space="0" w:color="auto"/>
              <w:right w:val="single" w:sz="4" w:space="0" w:color="auto"/>
            </w:tcBorders>
            <w:shd w:val="clear" w:color="auto" w:fill="auto"/>
            <w:hideMark/>
          </w:tcPr>
          <w:p w14:paraId="10BB53BA" w14:textId="77777777" w:rsidR="002E2950" w:rsidRDefault="002E2950" w:rsidP="00D02712">
            <w:pPr>
              <w:pStyle w:val="TAL"/>
              <w:rPr>
                <w:ins w:id="300" w:author="Kahn, Jason D. (Fed)" w:date="2024-02-05T15:22:00Z"/>
              </w:rPr>
            </w:pPr>
            <w:proofErr w:type="spellStart"/>
            <w:ins w:id="301" w:author="Kahn, Jason D. (Fed)" w:date="2024-02-05T15:22:00Z">
              <w:r>
                <w:t>t_MinimumReportInterval</w:t>
              </w:r>
              <w:proofErr w:type="spellEnd"/>
              <w:r>
                <w:t xml:space="preserve">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D87CF66" w14:textId="77777777" w:rsidR="002E2950" w:rsidRDefault="002E2950" w:rsidP="00D02712">
            <w:pPr>
              <w:pStyle w:val="TAC"/>
              <w:rPr>
                <w:ins w:id="302" w:author="Kahn, Jason D. (Fed)" w:date="2024-02-05T15:22:00Z"/>
              </w:rPr>
            </w:pPr>
            <w:ins w:id="303" w:author="Kahn, Jason D. (Fed)" w:date="2024-02-05T15:2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E2C6B2C" w14:textId="77777777" w:rsidR="002E2950" w:rsidRDefault="002E2950" w:rsidP="00D02712">
            <w:pPr>
              <w:pStyle w:val="TAL"/>
              <w:rPr>
                <w:ins w:id="304" w:author="Kahn, Jason D. (Fed)" w:date="2024-02-05T15:22:00Z"/>
              </w:rPr>
            </w:pPr>
            <w:ins w:id="305" w:author="Kahn, Jason D. (Fed)" w:date="2024-02-05T15:2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69185F35" w14:textId="77777777" w:rsidR="002E2950" w:rsidRDefault="002E2950" w:rsidP="00D02712">
            <w:pPr>
              <w:pStyle w:val="TAC"/>
              <w:rPr>
                <w:ins w:id="306" w:author="Kahn, Jason D. (Fed)" w:date="2024-02-05T15:22:00Z"/>
              </w:rPr>
            </w:pPr>
            <w:ins w:id="307" w:author="Kahn, Jason D. (Fed)" w:date="2024-02-05T15:2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6709677E" w14:textId="77777777" w:rsidR="002E2950" w:rsidRDefault="002E2950" w:rsidP="00D02712">
            <w:pPr>
              <w:pStyle w:val="TAC"/>
              <w:rPr>
                <w:ins w:id="308" w:author="Kahn, Jason D. (Fed)" w:date="2024-02-05T15:22:00Z"/>
              </w:rPr>
            </w:pPr>
            <w:ins w:id="309" w:author="Kahn, Jason D. (Fed)" w:date="2024-02-05T15:22:00Z">
              <w:r>
                <w:t>-</w:t>
              </w:r>
            </w:ins>
          </w:p>
        </w:tc>
      </w:tr>
      <w:tr w:rsidR="002E2950" w14:paraId="6CBE0F76" w14:textId="77777777" w:rsidTr="002E2950">
        <w:trPr>
          <w:ins w:id="310" w:author="Kahn, Jason D. (Fed)" w:date="2024-02-05T15:22:00Z"/>
        </w:trPr>
        <w:tc>
          <w:tcPr>
            <w:tcW w:w="649" w:type="dxa"/>
            <w:tcBorders>
              <w:top w:val="nil"/>
              <w:left w:val="single" w:sz="4" w:space="0" w:color="auto"/>
              <w:bottom w:val="single" w:sz="4" w:space="0" w:color="auto"/>
              <w:right w:val="single" w:sz="4" w:space="0" w:color="auto"/>
            </w:tcBorders>
            <w:shd w:val="clear" w:color="auto" w:fill="auto"/>
          </w:tcPr>
          <w:p w14:paraId="5DF0CEA7" w14:textId="77777777" w:rsidR="002E2950" w:rsidRDefault="002E2950" w:rsidP="00D02712">
            <w:pPr>
              <w:pStyle w:val="TAC"/>
              <w:rPr>
                <w:ins w:id="311" w:author="Kahn, Jason D. (Fed)" w:date="2024-02-05T15:22:00Z"/>
              </w:rPr>
            </w:pPr>
            <w:ins w:id="312" w:author="Kahn, Jason D. (Fed)" w:date="2024-02-05T15:22:00Z">
              <w:r>
                <w:t>15-17</w:t>
              </w:r>
            </w:ins>
          </w:p>
        </w:tc>
        <w:tc>
          <w:tcPr>
            <w:tcW w:w="3970" w:type="dxa"/>
            <w:tcBorders>
              <w:top w:val="nil"/>
              <w:left w:val="single" w:sz="4" w:space="0" w:color="auto"/>
              <w:bottom w:val="single" w:sz="4" w:space="0" w:color="auto"/>
              <w:right w:val="single" w:sz="4" w:space="0" w:color="auto"/>
            </w:tcBorders>
            <w:shd w:val="clear" w:color="auto" w:fill="auto"/>
            <w:hideMark/>
          </w:tcPr>
          <w:p w14:paraId="7A34B6CE" w14:textId="77777777" w:rsidR="002E2950" w:rsidRDefault="002E2950" w:rsidP="00D02712">
            <w:pPr>
              <w:pStyle w:val="TAL"/>
              <w:rPr>
                <w:ins w:id="313" w:author="Kahn, Jason D. (Fed)" w:date="2024-02-05T15:22:00Z"/>
                <w:szCs w:val="18"/>
              </w:rPr>
            </w:pPr>
            <w:ins w:id="314" w:author="Kahn, Jason D. (Fed)" w:date="2024-02-05T15:22:00Z">
              <w:r>
                <w:t xml:space="preserve">Check: Does the UE (MCVideo Client) correctly perform steps 1a1-3 of procedure 'MCX SIP MESSAGE CO' </w:t>
              </w:r>
              <w:r>
                <w:rPr>
                  <w:lang w:eastAsia="ko-KR"/>
                </w:rPr>
                <w:t>as described in TS 36.579-1 [2] Table 5.3.32.3-1 to provide periodic location information?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355EA61" w14:textId="77777777" w:rsidR="002E2950" w:rsidRDefault="002E2950" w:rsidP="00D02712">
            <w:pPr>
              <w:pStyle w:val="TAC"/>
              <w:rPr>
                <w:ins w:id="315" w:author="Kahn, Jason D. (Fed)" w:date="2024-02-05T15:22:00Z"/>
              </w:rPr>
            </w:pPr>
            <w:ins w:id="316" w:author="Kahn, Jason D. (Fed)" w:date="2024-02-05T15:2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20D7AA9" w14:textId="77777777" w:rsidR="002E2950" w:rsidRDefault="002E2950" w:rsidP="00D02712">
            <w:pPr>
              <w:pStyle w:val="TAL"/>
              <w:rPr>
                <w:ins w:id="317" w:author="Kahn, Jason D. (Fed)" w:date="2024-02-05T15:22:00Z"/>
              </w:rPr>
            </w:pPr>
            <w:ins w:id="318" w:author="Kahn, Jason D. (Fed)" w:date="2024-02-05T15:2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7A275CB0" w14:textId="77777777" w:rsidR="002E2950" w:rsidRDefault="002E2950" w:rsidP="00D02712">
            <w:pPr>
              <w:pStyle w:val="TAC"/>
              <w:rPr>
                <w:ins w:id="319" w:author="Kahn, Jason D. (Fed)" w:date="2024-02-05T15:22:00Z"/>
              </w:rPr>
            </w:pPr>
            <w:ins w:id="320" w:author="Kahn, Jason D. (Fed)" w:date="2024-02-05T15:22:00Z">
              <w:r>
                <w:t>1</w:t>
              </w:r>
            </w:ins>
          </w:p>
        </w:tc>
        <w:tc>
          <w:tcPr>
            <w:tcW w:w="892" w:type="dxa"/>
            <w:tcBorders>
              <w:top w:val="nil"/>
              <w:left w:val="single" w:sz="4" w:space="0" w:color="auto"/>
              <w:bottom w:val="single" w:sz="4" w:space="0" w:color="auto"/>
              <w:right w:val="single" w:sz="4" w:space="0" w:color="auto"/>
            </w:tcBorders>
            <w:shd w:val="clear" w:color="auto" w:fill="auto"/>
            <w:hideMark/>
          </w:tcPr>
          <w:p w14:paraId="531BCE16" w14:textId="77777777" w:rsidR="002E2950" w:rsidRDefault="002E2950" w:rsidP="00D02712">
            <w:pPr>
              <w:pStyle w:val="TAC"/>
              <w:rPr>
                <w:ins w:id="321" w:author="Kahn, Jason D. (Fed)" w:date="2024-02-05T15:22:00Z"/>
              </w:rPr>
            </w:pPr>
            <w:ins w:id="322" w:author="Kahn, Jason D. (Fed)" w:date="2024-02-05T15:22:00Z">
              <w:r>
                <w:t>P</w:t>
              </w:r>
            </w:ins>
          </w:p>
        </w:tc>
      </w:tr>
      <w:tr w:rsidR="002E2950" w14:paraId="3FC78ABB" w14:textId="77777777" w:rsidTr="002E2950">
        <w:trPr>
          <w:ins w:id="323" w:author="Kahn, Jason D. (Fed)" w:date="2024-02-05T15:22:00Z"/>
        </w:trPr>
        <w:tc>
          <w:tcPr>
            <w:tcW w:w="649" w:type="dxa"/>
            <w:tcBorders>
              <w:top w:val="nil"/>
              <w:left w:val="single" w:sz="4" w:space="0" w:color="auto"/>
              <w:bottom w:val="single" w:sz="4" w:space="0" w:color="auto"/>
              <w:right w:val="single" w:sz="4" w:space="0" w:color="auto"/>
            </w:tcBorders>
            <w:shd w:val="clear" w:color="auto" w:fill="auto"/>
          </w:tcPr>
          <w:p w14:paraId="52640A2B" w14:textId="77777777" w:rsidR="002E2950" w:rsidRDefault="002E2950" w:rsidP="00D02712">
            <w:pPr>
              <w:pStyle w:val="TAC"/>
              <w:rPr>
                <w:ins w:id="324" w:author="Kahn, Jason D. (Fed)" w:date="2024-02-05T15:22:00Z"/>
              </w:rPr>
            </w:pPr>
            <w:ins w:id="325" w:author="Kahn, Jason D. (Fed)" w:date="2024-02-05T15:22:00Z">
              <w:r>
                <w:t>18-19</w:t>
              </w:r>
            </w:ins>
          </w:p>
        </w:tc>
        <w:tc>
          <w:tcPr>
            <w:tcW w:w="3970" w:type="dxa"/>
            <w:tcBorders>
              <w:top w:val="nil"/>
              <w:left w:val="single" w:sz="4" w:space="0" w:color="auto"/>
              <w:bottom w:val="single" w:sz="4" w:space="0" w:color="auto"/>
              <w:right w:val="single" w:sz="4" w:space="0" w:color="auto"/>
            </w:tcBorders>
            <w:shd w:val="clear" w:color="auto" w:fill="auto"/>
            <w:hideMark/>
          </w:tcPr>
          <w:p w14:paraId="62E6E777" w14:textId="77777777" w:rsidR="002E2950" w:rsidRDefault="002E2950" w:rsidP="00D02712">
            <w:pPr>
              <w:pStyle w:val="TAL"/>
              <w:rPr>
                <w:ins w:id="326" w:author="Kahn, Jason D. (Fed)" w:date="2024-02-05T15:22:00Z"/>
              </w:rPr>
            </w:pPr>
            <w:ins w:id="327" w:author="Kahn, Jason D. (Fed)" w:date="2024-02-05T15:22:00Z">
              <w:r>
                <w:rPr>
                  <w:szCs w:val="18"/>
                </w:rPr>
                <w:t xml:space="preserve">Steps 2-3 of </w:t>
              </w:r>
              <w:r>
                <w:t xml:space="preserve">procedure 'MCX SIP MESSAGE CT' </w:t>
              </w:r>
              <w:r>
                <w:rPr>
                  <w:lang w:eastAsia="ko-KR"/>
                </w:rPr>
                <w:t>as described in TS 36.579-1 [2] Table 5.3.33.3-1</w:t>
              </w:r>
              <w:r>
                <w:rPr>
                  <w:szCs w:val="18"/>
                </w:rPr>
                <w:t xml:space="preserve"> are performed</w:t>
              </w:r>
              <w:r>
                <w:t xml:space="preserve"> to remove the periodic trigger criteria form the location reporting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F4AA3E2" w14:textId="77777777" w:rsidR="002E2950" w:rsidRDefault="002E2950" w:rsidP="00D02712">
            <w:pPr>
              <w:pStyle w:val="TAC"/>
              <w:rPr>
                <w:ins w:id="328" w:author="Kahn, Jason D. (Fed)" w:date="2024-02-05T15:22:00Z"/>
              </w:rPr>
            </w:pPr>
            <w:ins w:id="329" w:author="Kahn, Jason D. (Fed)" w:date="2024-02-05T15:2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D7E0544" w14:textId="77777777" w:rsidR="002E2950" w:rsidRDefault="002E2950" w:rsidP="00D02712">
            <w:pPr>
              <w:pStyle w:val="TAL"/>
              <w:rPr>
                <w:ins w:id="330" w:author="Kahn, Jason D. (Fed)" w:date="2024-02-05T15:22:00Z"/>
              </w:rPr>
            </w:pPr>
            <w:ins w:id="331" w:author="Kahn, Jason D. (Fed)" w:date="2024-02-05T15:2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669CFEAE" w14:textId="77777777" w:rsidR="002E2950" w:rsidRDefault="002E2950" w:rsidP="00D02712">
            <w:pPr>
              <w:pStyle w:val="TAC"/>
              <w:rPr>
                <w:ins w:id="332" w:author="Kahn, Jason D. (Fed)" w:date="2024-02-05T15:22:00Z"/>
              </w:rPr>
            </w:pPr>
            <w:ins w:id="333" w:author="Kahn, Jason D. (Fed)" w:date="2024-02-05T15:2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2FE35884" w14:textId="77777777" w:rsidR="002E2950" w:rsidRDefault="002E2950" w:rsidP="00D02712">
            <w:pPr>
              <w:pStyle w:val="TAC"/>
              <w:rPr>
                <w:ins w:id="334" w:author="Kahn, Jason D. (Fed)" w:date="2024-02-05T15:22:00Z"/>
              </w:rPr>
            </w:pPr>
            <w:ins w:id="335" w:author="Kahn, Jason D. (Fed)" w:date="2024-02-05T15:22:00Z">
              <w:r>
                <w:t>-</w:t>
              </w:r>
            </w:ins>
          </w:p>
        </w:tc>
      </w:tr>
      <w:tr w:rsidR="002E2950" w14:paraId="26F98A63" w14:textId="77777777" w:rsidTr="002E2950">
        <w:trPr>
          <w:ins w:id="336" w:author="Kahn, Jason D. (Fed)" w:date="2024-02-05T15:22:00Z"/>
        </w:trPr>
        <w:tc>
          <w:tcPr>
            <w:tcW w:w="649" w:type="dxa"/>
            <w:tcBorders>
              <w:top w:val="nil"/>
              <w:left w:val="single" w:sz="4" w:space="0" w:color="auto"/>
              <w:bottom w:val="single" w:sz="4" w:space="0" w:color="auto"/>
              <w:right w:val="single" w:sz="4" w:space="0" w:color="auto"/>
            </w:tcBorders>
            <w:shd w:val="clear" w:color="auto" w:fill="auto"/>
          </w:tcPr>
          <w:p w14:paraId="65220C69" w14:textId="77777777" w:rsidR="002E2950" w:rsidRDefault="002E2950" w:rsidP="00D02712">
            <w:pPr>
              <w:pStyle w:val="TAC"/>
              <w:rPr>
                <w:ins w:id="337" w:author="Kahn, Jason D. (Fed)" w:date="2024-02-05T15:22:00Z"/>
              </w:rPr>
            </w:pPr>
            <w:ins w:id="338" w:author="Kahn, Jason D. (Fed)" w:date="2024-02-05T15:22:00Z">
              <w:r>
                <w:t>20-21</w:t>
              </w:r>
            </w:ins>
          </w:p>
        </w:tc>
        <w:tc>
          <w:tcPr>
            <w:tcW w:w="3970" w:type="dxa"/>
            <w:tcBorders>
              <w:top w:val="nil"/>
              <w:left w:val="single" w:sz="4" w:space="0" w:color="auto"/>
              <w:bottom w:val="single" w:sz="4" w:space="0" w:color="auto"/>
              <w:right w:val="single" w:sz="4" w:space="0" w:color="auto"/>
            </w:tcBorders>
            <w:shd w:val="clear" w:color="auto" w:fill="auto"/>
            <w:hideMark/>
          </w:tcPr>
          <w:p w14:paraId="6643083C" w14:textId="77777777" w:rsidR="002E2950" w:rsidRDefault="002E2950" w:rsidP="00D02712">
            <w:pPr>
              <w:pStyle w:val="TAL"/>
              <w:rPr>
                <w:ins w:id="339" w:author="Kahn, Jason D. (Fed)" w:date="2024-02-05T15:22:00Z"/>
              </w:rPr>
            </w:pPr>
            <w:ins w:id="340" w:author="Kahn, Jason D. (Fed)" w:date="2024-02-05T15:22:00Z">
              <w:r>
                <w:t xml:space="preserve">Steps 2-3 of procedure 'MCX SIP MESSAGE CT' </w:t>
              </w:r>
              <w:r>
                <w:rPr>
                  <w:lang w:eastAsia="ko-KR"/>
                </w:rPr>
                <w:t>as described in TS 36.579-1 [2] Table 5.3.33.3-1</w:t>
              </w:r>
              <w:r>
                <w:t xml:space="preserve"> are performed to request a location report.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49FDBCF" w14:textId="77777777" w:rsidR="002E2950" w:rsidRDefault="002E2950" w:rsidP="00D02712">
            <w:pPr>
              <w:pStyle w:val="TAC"/>
              <w:rPr>
                <w:ins w:id="341" w:author="Kahn, Jason D. (Fed)" w:date="2024-02-05T15:22:00Z"/>
              </w:rPr>
            </w:pPr>
            <w:ins w:id="342" w:author="Kahn, Jason D. (Fed)" w:date="2024-02-05T15:2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3C07142" w14:textId="77777777" w:rsidR="002E2950" w:rsidRDefault="002E2950" w:rsidP="00D02712">
            <w:pPr>
              <w:pStyle w:val="TAL"/>
              <w:rPr>
                <w:ins w:id="343" w:author="Kahn, Jason D. (Fed)" w:date="2024-02-05T15:22:00Z"/>
              </w:rPr>
            </w:pPr>
            <w:ins w:id="344" w:author="Kahn, Jason D. (Fed)" w:date="2024-02-05T15:2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38C5E1BF" w14:textId="77777777" w:rsidR="002E2950" w:rsidRDefault="002E2950" w:rsidP="00D02712">
            <w:pPr>
              <w:pStyle w:val="TAC"/>
              <w:rPr>
                <w:ins w:id="345" w:author="Kahn, Jason D. (Fed)" w:date="2024-02-05T15:22:00Z"/>
              </w:rPr>
            </w:pPr>
            <w:ins w:id="346" w:author="Kahn, Jason D. (Fed)" w:date="2024-02-05T15:2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1A721E1A" w14:textId="77777777" w:rsidR="002E2950" w:rsidRDefault="002E2950" w:rsidP="00D02712">
            <w:pPr>
              <w:pStyle w:val="TAC"/>
              <w:rPr>
                <w:ins w:id="347" w:author="Kahn, Jason D. (Fed)" w:date="2024-02-05T15:22:00Z"/>
              </w:rPr>
            </w:pPr>
            <w:ins w:id="348" w:author="Kahn, Jason D. (Fed)" w:date="2024-02-05T15:22:00Z">
              <w:r>
                <w:t>-</w:t>
              </w:r>
            </w:ins>
          </w:p>
        </w:tc>
      </w:tr>
      <w:tr w:rsidR="002E2950" w14:paraId="28F0C400" w14:textId="77777777" w:rsidTr="002E2950">
        <w:trPr>
          <w:ins w:id="349" w:author="Kahn, Jason D. (Fed)" w:date="2024-02-05T15:22:00Z"/>
        </w:trPr>
        <w:tc>
          <w:tcPr>
            <w:tcW w:w="649" w:type="dxa"/>
            <w:tcBorders>
              <w:top w:val="nil"/>
              <w:left w:val="single" w:sz="4" w:space="0" w:color="auto"/>
              <w:bottom w:val="single" w:sz="4" w:space="0" w:color="auto"/>
              <w:right w:val="single" w:sz="4" w:space="0" w:color="auto"/>
            </w:tcBorders>
            <w:shd w:val="clear" w:color="auto" w:fill="auto"/>
          </w:tcPr>
          <w:p w14:paraId="4E3EC19E" w14:textId="77777777" w:rsidR="002E2950" w:rsidRDefault="002E2950" w:rsidP="00D02712">
            <w:pPr>
              <w:pStyle w:val="TAC"/>
              <w:rPr>
                <w:ins w:id="350" w:author="Kahn, Jason D. (Fed)" w:date="2024-02-05T15:22:00Z"/>
              </w:rPr>
            </w:pPr>
            <w:ins w:id="351" w:author="Kahn, Jason D. (Fed)" w:date="2024-02-05T15:22:00Z">
              <w:r>
                <w:t>22-23</w:t>
              </w:r>
            </w:ins>
          </w:p>
        </w:tc>
        <w:tc>
          <w:tcPr>
            <w:tcW w:w="3970" w:type="dxa"/>
            <w:tcBorders>
              <w:top w:val="nil"/>
              <w:left w:val="single" w:sz="4" w:space="0" w:color="auto"/>
              <w:bottom w:val="single" w:sz="4" w:space="0" w:color="auto"/>
              <w:right w:val="single" w:sz="4" w:space="0" w:color="auto"/>
            </w:tcBorders>
            <w:shd w:val="clear" w:color="auto" w:fill="auto"/>
            <w:hideMark/>
          </w:tcPr>
          <w:p w14:paraId="5896B971" w14:textId="77777777" w:rsidR="002E2950" w:rsidRDefault="002E2950" w:rsidP="00D02712">
            <w:pPr>
              <w:pStyle w:val="TAL"/>
              <w:rPr>
                <w:ins w:id="352" w:author="Kahn, Jason D. (Fed)" w:date="2024-02-05T15:22:00Z"/>
                <w:szCs w:val="18"/>
              </w:rPr>
            </w:pPr>
            <w:ins w:id="353" w:author="Kahn, Jason D. (Fed)" w:date="2024-02-05T15:22:00Z">
              <w:r>
                <w:t xml:space="preserve">Check: Does the UE (MCVideo Client) correctly perform steps 2-3 of procedure 'MCX SIP MESSAGE CO' </w:t>
              </w:r>
              <w:r>
                <w:rPr>
                  <w:lang w:eastAsia="ko-KR"/>
                </w:rPr>
                <w:t>as described in TS 36.579-1 [2] Table 5.3.32.3-1 to provide location information for the configuration done at steps 4-4A?</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955053C" w14:textId="77777777" w:rsidR="002E2950" w:rsidRDefault="002E2950" w:rsidP="00D02712">
            <w:pPr>
              <w:pStyle w:val="TAC"/>
              <w:rPr>
                <w:ins w:id="354" w:author="Kahn, Jason D. (Fed)" w:date="2024-02-05T15:22:00Z"/>
              </w:rPr>
            </w:pPr>
            <w:ins w:id="355" w:author="Kahn, Jason D. (Fed)" w:date="2024-02-05T15:2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DB698D4" w14:textId="77777777" w:rsidR="002E2950" w:rsidRDefault="002E2950" w:rsidP="00D02712">
            <w:pPr>
              <w:pStyle w:val="TAL"/>
              <w:rPr>
                <w:ins w:id="356" w:author="Kahn, Jason D. (Fed)" w:date="2024-02-05T15:22:00Z"/>
              </w:rPr>
            </w:pPr>
            <w:ins w:id="357" w:author="Kahn, Jason D. (Fed)" w:date="2024-02-05T15:2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2111C22D" w14:textId="77777777" w:rsidR="002E2950" w:rsidRDefault="002E2950" w:rsidP="00D02712">
            <w:pPr>
              <w:pStyle w:val="TAC"/>
              <w:rPr>
                <w:ins w:id="358" w:author="Kahn, Jason D. (Fed)" w:date="2024-02-05T15:22:00Z"/>
              </w:rPr>
            </w:pPr>
            <w:ins w:id="359" w:author="Kahn, Jason D. (Fed)" w:date="2024-02-05T15:22:00Z">
              <w:r>
                <w:t>2</w:t>
              </w:r>
            </w:ins>
          </w:p>
        </w:tc>
        <w:tc>
          <w:tcPr>
            <w:tcW w:w="892" w:type="dxa"/>
            <w:tcBorders>
              <w:top w:val="nil"/>
              <w:left w:val="single" w:sz="4" w:space="0" w:color="auto"/>
              <w:bottom w:val="single" w:sz="4" w:space="0" w:color="auto"/>
              <w:right w:val="single" w:sz="4" w:space="0" w:color="auto"/>
            </w:tcBorders>
            <w:shd w:val="clear" w:color="auto" w:fill="auto"/>
            <w:hideMark/>
          </w:tcPr>
          <w:p w14:paraId="415304ED" w14:textId="77777777" w:rsidR="002E2950" w:rsidRDefault="002E2950" w:rsidP="00D02712">
            <w:pPr>
              <w:pStyle w:val="TAC"/>
              <w:rPr>
                <w:ins w:id="360" w:author="Kahn, Jason D. (Fed)" w:date="2024-02-05T15:22:00Z"/>
              </w:rPr>
            </w:pPr>
            <w:ins w:id="361" w:author="Kahn, Jason D. (Fed)" w:date="2024-02-05T15:22:00Z">
              <w:r>
                <w:t>P</w:t>
              </w:r>
            </w:ins>
          </w:p>
        </w:tc>
      </w:tr>
      <w:tr w:rsidR="002E2950" w14:paraId="6BAF72CD" w14:textId="77777777" w:rsidTr="002E2950">
        <w:trPr>
          <w:ins w:id="362" w:author="Kahn, Jason D. (Fed)" w:date="2024-02-05T15:22:00Z"/>
        </w:trPr>
        <w:tc>
          <w:tcPr>
            <w:tcW w:w="649" w:type="dxa"/>
            <w:tcBorders>
              <w:top w:val="nil"/>
              <w:left w:val="single" w:sz="4" w:space="0" w:color="auto"/>
              <w:bottom w:val="single" w:sz="4" w:space="0" w:color="auto"/>
              <w:right w:val="single" w:sz="4" w:space="0" w:color="auto"/>
            </w:tcBorders>
            <w:shd w:val="clear" w:color="auto" w:fill="auto"/>
          </w:tcPr>
          <w:p w14:paraId="379C0DEA" w14:textId="77777777" w:rsidR="002E2950" w:rsidRDefault="002E2950" w:rsidP="00D02712">
            <w:pPr>
              <w:pStyle w:val="TAC"/>
              <w:rPr>
                <w:ins w:id="363" w:author="Kahn, Jason D. (Fed)" w:date="2024-02-05T15:22:00Z"/>
              </w:rPr>
            </w:pPr>
            <w:ins w:id="364" w:author="Kahn, Jason D. (Fed)" w:date="2024-02-05T15:22:00Z">
              <w:r>
                <w:t>24</w:t>
              </w:r>
            </w:ins>
          </w:p>
        </w:tc>
        <w:tc>
          <w:tcPr>
            <w:tcW w:w="3970" w:type="dxa"/>
            <w:tcBorders>
              <w:top w:val="nil"/>
              <w:left w:val="single" w:sz="4" w:space="0" w:color="auto"/>
              <w:bottom w:val="single" w:sz="4" w:space="0" w:color="auto"/>
              <w:right w:val="single" w:sz="4" w:space="0" w:color="auto"/>
            </w:tcBorders>
            <w:shd w:val="clear" w:color="auto" w:fill="auto"/>
            <w:hideMark/>
          </w:tcPr>
          <w:p w14:paraId="78CEA2A5" w14:textId="77777777" w:rsidR="002E2950" w:rsidRDefault="002E2950" w:rsidP="00D02712">
            <w:pPr>
              <w:pStyle w:val="TAL"/>
              <w:rPr>
                <w:ins w:id="365" w:author="Kahn, Jason D. (Fed)" w:date="2024-02-05T15:22:00Z"/>
                <w:szCs w:val="18"/>
              </w:rPr>
            </w:pPr>
            <w:ins w:id="366" w:author="Kahn, Jason D. (Fed)" w:date="2024-02-05T15:22:00Z">
              <w:r>
                <w:t>Check: Does the UE (MCVideo Client) send any SIP MESSAGE in the next 25s?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428F93" w14:textId="77777777" w:rsidR="002E2950" w:rsidRDefault="002E2950" w:rsidP="00D02712">
            <w:pPr>
              <w:pStyle w:val="TAC"/>
              <w:rPr>
                <w:ins w:id="367" w:author="Kahn, Jason D. (Fed)" w:date="2024-02-05T15:22:00Z"/>
              </w:rPr>
            </w:pPr>
            <w:ins w:id="368" w:author="Kahn, Jason D. (Fed)" w:date="2024-02-05T15:22:00Z">
              <w:r>
                <w:t>--&gt;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68AC927" w14:textId="77777777" w:rsidR="002E2950" w:rsidRDefault="002E2950" w:rsidP="00D02712">
            <w:pPr>
              <w:pStyle w:val="TAL"/>
              <w:rPr>
                <w:ins w:id="369" w:author="Kahn, Jason D. (Fed)" w:date="2024-02-05T15:22:00Z"/>
              </w:rPr>
            </w:pPr>
            <w:ins w:id="370" w:author="Kahn, Jason D. (Fed)" w:date="2024-02-05T15:22:00Z">
              <w:r>
                <w:t>SIP MESSAGE</w:t>
              </w:r>
            </w:ins>
          </w:p>
        </w:tc>
        <w:tc>
          <w:tcPr>
            <w:tcW w:w="567" w:type="dxa"/>
            <w:tcBorders>
              <w:top w:val="nil"/>
              <w:left w:val="single" w:sz="4" w:space="0" w:color="auto"/>
              <w:bottom w:val="single" w:sz="4" w:space="0" w:color="auto"/>
              <w:right w:val="single" w:sz="4" w:space="0" w:color="auto"/>
            </w:tcBorders>
            <w:shd w:val="clear" w:color="auto" w:fill="auto"/>
            <w:hideMark/>
          </w:tcPr>
          <w:p w14:paraId="2553B356" w14:textId="77777777" w:rsidR="002E2950" w:rsidRDefault="002E2950" w:rsidP="00D02712">
            <w:pPr>
              <w:pStyle w:val="TAC"/>
              <w:rPr>
                <w:ins w:id="371" w:author="Kahn, Jason D. (Fed)" w:date="2024-02-05T15:22:00Z"/>
              </w:rPr>
            </w:pPr>
            <w:ins w:id="372" w:author="Kahn, Jason D. (Fed)" w:date="2024-02-05T15:22:00Z">
              <w:r>
                <w:t>2</w:t>
              </w:r>
            </w:ins>
          </w:p>
        </w:tc>
        <w:tc>
          <w:tcPr>
            <w:tcW w:w="892" w:type="dxa"/>
            <w:tcBorders>
              <w:top w:val="nil"/>
              <w:left w:val="single" w:sz="4" w:space="0" w:color="auto"/>
              <w:bottom w:val="single" w:sz="4" w:space="0" w:color="auto"/>
              <w:right w:val="single" w:sz="4" w:space="0" w:color="auto"/>
            </w:tcBorders>
            <w:shd w:val="clear" w:color="auto" w:fill="auto"/>
            <w:hideMark/>
          </w:tcPr>
          <w:p w14:paraId="1713BFBD" w14:textId="77777777" w:rsidR="002E2950" w:rsidRDefault="002E2950" w:rsidP="00D02712">
            <w:pPr>
              <w:pStyle w:val="TAC"/>
              <w:rPr>
                <w:ins w:id="373" w:author="Kahn, Jason D. (Fed)" w:date="2024-02-05T15:22:00Z"/>
              </w:rPr>
            </w:pPr>
            <w:ins w:id="374" w:author="Kahn, Jason D. (Fed)" w:date="2024-02-05T15:22:00Z">
              <w:r>
                <w:t>F</w:t>
              </w:r>
            </w:ins>
          </w:p>
        </w:tc>
      </w:tr>
      <w:tr w:rsidR="002E2950" w14:paraId="06D86A28" w14:textId="77777777" w:rsidTr="002E2950">
        <w:trPr>
          <w:ins w:id="375" w:author="Kahn, Jason D. (Fed)" w:date="2024-02-05T15:22: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4D404B4" w14:textId="77777777" w:rsidR="002E2950" w:rsidRDefault="002E2950" w:rsidP="00D02712">
            <w:pPr>
              <w:pStyle w:val="TAC"/>
              <w:rPr>
                <w:ins w:id="376" w:author="Kahn, Jason D. (Fed)" w:date="2024-02-05T15:22:00Z"/>
              </w:rPr>
            </w:pPr>
            <w:ins w:id="377" w:author="Kahn, Jason D. (Fed)" w:date="2024-02-05T15:22:00Z">
              <w:r>
                <w:t>-</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4C54C54" w14:textId="77777777" w:rsidR="002E2950" w:rsidRDefault="002E2950" w:rsidP="00D02712">
            <w:pPr>
              <w:pStyle w:val="TAL"/>
              <w:rPr>
                <w:ins w:id="378" w:author="Kahn, Jason D. (Fed)" w:date="2024-02-05T15:22:00Z"/>
              </w:rPr>
            </w:pPr>
            <w:ins w:id="379" w:author="Kahn, Jason D. (Fed)" w:date="2024-02-05T15:22:00Z">
              <w:r>
                <w:t>EXCEPTION: The SS waits 2 seconds before it releases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00DEB4F" w14:textId="77777777" w:rsidR="002E2950" w:rsidRDefault="002E2950" w:rsidP="00D02712">
            <w:pPr>
              <w:pStyle w:val="TAC"/>
              <w:rPr>
                <w:ins w:id="380" w:author="Kahn, Jason D. (Fed)" w:date="2024-02-05T15:22:00Z"/>
              </w:rPr>
            </w:pPr>
            <w:ins w:id="381" w:author="Kahn, Jason D. (Fed)" w:date="2024-02-05T15:2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10929C3" w14:textId="77777777" w:rsidR="002E2950" w:rsidRDefault="002E2950" w:rsidP="00D02712">
            <w:pPr>
              <w:pStyle w:val="TAL"/>
              <w:rPr>
                <w:ins w:id="382" w:author="Kahn, Jason D. (Fed)" w:date="2024-02-05T15:22:00Z"/>
              </w:rPr>
            </w:pPr>
            <w:ins w:id="383" w:author="Kahn, Jason D. (Fed)" w:date="2024-02-05T15:22: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794059E" w14:textId="77777777" w:rsidR="002E2950" w:rsidRDefault="002E2950" w:rsidP="00D02712">
            <w:pPr>
              <w:pStyle w:val="TAC"/>
              <w:rPr>
                <w:ins w:id="384" w:author="Kahn, Jason D. (Fed)" w:date="2024-02-05T15:22:00Z"/>
              </w:rPr>
            </w:pPr>
            <w:ins w:id="385" w:author="Kahn, Jason D. (Fed)" w:date="2024-02-05T15:22:00Z">
              <w:r>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4A847D4" w14:textId="77777777" w:rsidR="002E2950" w:rsidRDefault="002E2950" w:rsidP="00D02712">
            <w:pPr>
              <w:pStyle w:val="TAC"/>
              <w:rPr>
                <w:ins w:id="386" w:author="Kahn, Jason D. (Fed)" w:date="2024-02-05T15:22:00Z"/>
              </w:rPr>
            </w:pPr>
            <w:ins w:id="387" w:author="Kahn, Jason D. (Fed)" w:date="2024-02-05T15:22:00Z">
              <w:r>
                <w:t>-</w:t>
              </w:r>
            </w:ins>
          </w:p>
        </w:tc>
      </w:tr>
      <w:tr w:rsidR="002E2950" w14:paraId="76650062" w14:textId="77777777" w:rsidTr="002E2950">
        <w:trPr>
          <w:ins w:id="388" w:author="Kahn, Jason D. (Fed)" w:date="2024-02-05T15:22:00Z"/>
        </w:trPr>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376D47B7" w14:textId="77777777" w:rsidR="002E2950" w:rsidRDefault="002E2950" w:rsidP="00D02712">
            <w:pPr>
              <w:pStyle w:val="TAN"/>
              <w:rPr>
                <w:ins w:id="389" w:author="Kahn, Jason D. (Fed)" w:date="2024-02-05T15:22:00Z"/>
              </w:rPr>
            </w:pPr>
            <w:ins w:id="390" w:author="Kahn, Jason D. (Fed)" w:date="2024-02-05T15:22:00Z">
              <w:r>
                <w:lastRenderedPageBreak/>
                <w:t>NOTE 1:</w:t>
              </w:r>
              <w:r>
                <w:tab/>
                <w:t xml:space="preserve">The value of 10s is arbitrary chosen. However, it needs to be long enough to ensure that if the UE did not reset the </w:t>
              </w:r>
              <w:proofErr w:type="spellStart"/>
              <w:r>
                <w:t>minimumReportInterval</w:t>
              </w:r>
              <w:proofErr w:type="spellEnd"/>
              <w:r>
                <w:t xml:space="preserve"> timer after it sent the message in step 3 the UE will send the SIP MESSAGE for the periodic reporting before step 3D and will fail, </w:t>
              </w:r>
              <w:proofErr w:type="gramStart"/>
              <w:r>
                <w:t>and,</w:t>
              </w:r>
              <w:proofErr w:type="gramEnd"/>
              <w:r>
                <w:t xml:space="preserve"> it needs to be short enough so that step 2 happens reasonably before </w:t>
              </w:r>
              <w:proofErr w:type="spellStart"/>
              <w:r>
                <w:t>t_PeriodicReport</w:t>
              </w:r>
              <w:proofErr w:type="spellEnd"/>
              <w:r>
                <w:t xml:space="preserve"> expires.</w:t>
              </w:r>
            </w:ins>
          </w:p>
        </w:tc>
      </w:tr>
    </w:tbl>
    <w:p w14:paraId="1BCCA5B1" w14:textId="77777777" w:rsidR="002E2950" w:rsidRDefault="002E2950" w:rsidP="002E2950">
      <w:pPr>
        <w:rPr>
          <w:ins w:id="391" w:author="Kahn, Jason D. (Fed)" w:date="2024-02-05T15:22:00Z"/>
        </w:rPr>
      </w:pPr>
    </w:p>
    <w:p w14:paraId="14FD34F8" w14:textId="5AEF182C" w:rsidR="002E2950" w:rsidRDefault="008A35A6" w:rsidP="002E2950">
      <w:pPr>
        <w:pStyle w:val="H6"/>
        <w:rPr>
          <w:ins w:id="392" w:author="Kahn, Jason D. (Fed)" w:date="2024-02-05T15:22:00Z"/>
        </w:rPr>
      </w:pPr>
      <w:ins w:id="393" w:author="Kahn, Jason D. (Fed)" w:date="2024-02-06T13:53:00Z">
        <w:r>
          <w:t>6.9.1</w:t>
        </w:r>
      </w:ins>
      <w:ins w:id="394" w:author="Kahn, Jason D. (Fed)" w:date="2024-02-05T15:22:00Z">
        <w:r w:rsidR="002E2950">
          <w:t>.3.3</w:t>
        </w:r>
        <w:r w:rsidR="002E2950">
          <w:tab/>
          <w:t>Specific message contents</w:t>
        </w:r>
      </w:ins>
    </w:p>
    <w:p w14:paraId="50E5D460" w14:textId="31D33C3E" w:rsidR="002E2950" w:rsidRDefault="002E2950" w:rsidP="002E2950">
      <w:pPr>
        <w:pStyle w:val="TH"/>
        <w:rPr>
          <w:ins w:id="395" w:author="Kahn, Jason D. (Fed)" w:date="2024-02-05T15:22:00Z"/>
        </w:rPr>
      </w:pPr>
      <w:ins w:id="396" w:author="Kahn, Jason D. (Fed)" w:date="2024-02-05T15:22:00Z">
        <w:r>
          <w:t xml:space="preserve">Table </w:t>
        </w:r>
      </w:ins>
      <w:ins w:id="397" w:author="Kahn, Jason D. (Fed)" w:date="2024-02-06T13:53:00Z">
        <w:r w:rsidR="008A35A6">
          <w:t>6.9.1</w:t>
        </w:r>
      </w:ins>
      <w:ins w:id="398" w:author="Kahn, Jason D. (Fed)" w:date="2024-02-05T15:22:00Z">
        <w:r>
          <w:t xml:space="preserve">.3.3-1: SIP MESSAGE from the SS (Step 2, Table </w:t>
        </w:r>
      </w:ins>
      <w:ins w:id="399" w:author="Kahn, Jason D. (Fed)" w:date="2024-02-06T13:53:00Z">
        <w:r w:rsidR="008A35A6">
          <w:t>6.9.1</w:t>
        </w:r>
      </w:ins>
      <w:ins w:id="400" w:author="Kahn, Jason D. (Fed)" w:date="2024-02-05T15:22:00Z">
        <w:r>
          <w:t>.3.2-1;</w:t>
        </w:r>
        <w:r>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E2950" w14:paraId="5F1A2510" w14:textId="77777777" w:rsidTr="00D02712">
        <w:trPr>
          <w:ins w:id="401" w:author="Kahn, Jason D. (Fed)" w:date="2024-02-05T15:22:00Z"/>
        </w:trPr>
        <w:tc>
          <w:tcPr>
            <w:tcW w:w="9639" w:type="dxa"/>
            <w:gridSpan w:val="5"/>
            <w:tcBorders>
              <w:top w:val="single" w:sz="4" w:space="0" w:color="auto"/>
              <w:left w:val="single" w:sz="4" w:space="0" w:color="auto"/>
              <w:bottom w:val="single" w:sz="4" w:space="0" w:color="auto"/>
              <w:right w:val="single" w:sz="4" w:space="0" w:color="auto"/>
            </w:tcBorders>
            <w:hideMark/>
          </w:tcPr>
          <w:p w14:paraId="1C114F41" w14:textId="77777777" w:rsidR="002E2950" w:rsidRDefault="002E2950" w:rsidP="00D02712">
            <w:pPr>
              <w:pStyle w:val="TAL"/>
              <w:rPr>
                <w:ins w:id="402" w:author="Kahn, Jason D. (Fed)" w:date="2024-02-05T15:22:00Z"/>
                <w:szCs w:val="18"/>
              </w:rPr>
            </w:pPr>
            <w:ins w:id="403" w:author="Kahn, Jason D. (Fed)" w:date="2024-02-05T15:22:00Z">
              <w:r>
                <w:t>Derivation Path: TS 36.579-1 [2], Table 5.5.2.7.2-1, condition LOCATION-CONFIG</w:t>
              </w:r>
            </w:ins>
          </w:p>
        </w:tc>
      </w:tr>
      <w:tr w:rsidR="002E2950" w14:paraId="06B40081" w14:textId="77777777" w:rsidTr="00D02712">
        <w:trPr>
          <w:ins w:id="404" w:author="Kahn, Jason D. (Fed)" w:date="2024-02-05T15:22:00Z"/>
        </w:trPr>
        <w:tc>
          <w:tcPr>
            <w:tcW w:w="2835" w:type="dxa"/>
            <w:tcBorders>
              <w:top w:val="single" w:sz="4" w:space="0" w:color="auto"/>
              <w:left w:val="single" w:sz="4" w:space="0" w:color="auto"/>
              <w:bottom w:val="single" w:sz="4" w:space="0" w:color="auto"/>
              <w:right w:val="single" w:sz="4" w:space="0" w:color="auto"/>
            </w:tcBorders>
            <w:hideMark/>
          </w:tcPr>
          <w:p w14:paraId="090CB65A" w14:textId="77777777" w:rsidR="002E2950" w:rsidRDefault="002E2950" w:rsidP="00D02712">
            <w:pPr>
              <w:pStyle w:val="TAH"/>
              <w:rPr>
                <w:ins w:id="405" w:author="Kahn, Jason D. (Fed)" w:date="2024-02-05T15:22:00Z"/>
              </w:rPr>
            </w:pPr>
            <w:ins w:id="406" w:author="Kahn, Jason D. (Fed)" w:date="2024-02-05T15:2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7BC3E83" w14:textId="77777777" w:rsidR="002E2950" w:rsidRDefault="002E2950" w:rsidP="00D02712">
            <w:pPr>
              <w:pStyle w:val="TAH"/>
              <w:rPr>
                <w:ins w:id="407" w:author="Kahn, Jason D. (Fed)" w:date="2024-02-05T15:22:00Z"/>
              </w:rPr>
            </w:pPr>
            <w:ins w:id="408" w:author="Kahn, Jason D. (Fed)" w:date="2024-02-05T15:2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BB6FAB0" w14:textId="77777777" w:rsidR="002E2950" w:rsidRDefault="002E2950" w:rsidP="00D02712">
            <w:pPr>
              <w:pStyle w:val="TAH"/>
              <w:rPr>
                <w:ins w:id="409" w:author="Kahn, Jason D. (Fed)" w:date="2024-02-05T15:22:00Z"/>
              </w:rPr>
            </w:pPr>
            <w:ins w:id="410" w:author="Kahn, Jason D. (Fed)" w:date="2024-02-05T15:2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55BBF645" w14:textId="77777777" w:rsidR="002E2950" w:rsidRDefault="002E2950" w:rsidP="00D02712">
            <w:pPr>
              <w:pStyle w:val="TAH"/>
              <w:rPr>
                <w:ins w:id="411" w:author="Kahn, Jason D. (Fed)" w:date="2024-02-05T15:22:00Z"/>
              </w:rPr>
            </w:pPr>
            <w:ins w:id="412" w:author="Kahn, Jason D. (Fed)" w:date="2024-02-05T15:2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26E3A815" w14:textId="77777777" w:rsidR="002E2950" w:rsidRDefault="002E2950" w:rsidP="00D02712">
            <w:pPr>
              <w:pStyle w:val="TAH"/>
              <w:rPr>
                <w:ins w:id="413" w:author="Kahn, Jason D. (Fed)" w:date="2024-02-05T15:22:00Z"/>
              </w:rPr>
            </w:pPr>
            <w:ins w:id="414" w:author="Kahn, Jason D. (Fed)" w:date="2024-02-05T15:22:00Z">
              <w:r>
                <w:t>Condition</w:t>
              </w:r>
            </w:ins>
          </w:p>
        </w:tc>
      </w:tr>
      <w:tr w:rsidR="002E2950" w14:paraId="64477499" w14:textId="77777777" w:rsidTr="00D02712">
        <w:trPr>
          <w:ins w:id="415"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4284044B" w14:textId="77777777" w:rsidR="002E2950" w:rsidRPr="00303ED7" w:rsidRDefault="002E2950" w:rsidP="00D02712">
            <w:pPr>
              <w:pStyle w:val="TAL"/>
              <w:rPr>
                <w:ins w:id="416" w:author="Kahn, Jason D. (Fed)" w:date="2024-02-05T15:22:00Z"/>
                <w:b/>
              </w:rPr>
            </w:pPr>
            <w:ins w:id="417" w:author="Kahn, Jason D. (Fed)" w:date="2024-02-05T15:22:00Z">
              <w:r w:rsidRPr="002C79A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5DA58A42" w14:textId="77777777" w:rsidR="002E2950" w:rsidRDefault="002E2950" w:rsidP="00D02712">
            <w:pPr>
              <w:pStyle w:val="TAL"/>
              <w:rPr>
                <w:ins w:id="418" w:author="Kahn, Jason D. (Fed)" w:date="2024-02-05T15:22:00Z"/>
              </w:rPr>
            </w:pPr>
          </w:p>
        </w:tc>
        <w:tc>
          <w:tcPr>
            <w:tcW w:w="2126" w:type="dxa"/>
            <w:tcBorders>
              <w:top w:val="single" w:sz="4" w:space="0" w:color="auto"/>
              <w:left w:val="single" w:sz="4" w:space="0" w:color="auto"/>
              <w:bottom w:val="single" w:sz="4" w:space="0" w:color="auto"/>
              <w:right w:val="single" w:sz="4" w:space="0" w:color="auto"/>
            </w:tcBorders>
          </w:tcPr>
          <w:p w14:paraId="32B5FE16" w14:textId="77777777" w:rsidR="002E2950" w:rsidRDefault="002E2950" w:rsidP="00D02712">
            <w:pPr>
              <w:pStyle w:val="TAL"/>
              <w:rPr>
                <w:ins w:id="419"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0AE1725B" w14:textId="77777777" w:rsidR="002E2950" w:rsidRDefault="002E2950" w:rsidP="00D02712">
            <w:pPr>
              <w:pStyle w:val="TAL"/>
              <w:rPr>
                <w:ins w:id="420"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05ECB0CE" w14:textId="77777777" w:rsidR="002E2950" w:rsidRDefault="002E2950" w:rsidP="00D02712">
            <w:pPr>
              <w:pStyle w:val="TAL"/>
              <w:rPr>
                <w:ins w:id="421" w:author="Kahn, Jason D. (Fed)" w:date="2024-02-05T15:22:00Z"/>
              </w:rPr>
            </w:pPr>
          </w:p>
        </w:tc>
      </w:tr>
      <w:tr w:rsidR="002E2950" w14:paraId="086A65DF" w14:textId="77777777" w:rsidTr="00D02712">
        <w:trPr>
          <w:ins w:id="422"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24510067" w14:textId="77777777" w:rsidR="002E2950" w:rsidRDefault="002E2950" w:rsidP="00D02712">
            <w:pPr>
              <w:pStyle w:val="TAL"/>
              <w:rPr>
                <w:ins w:id="423" w:author="Kahn, Jason D. (Fed)" w:date="2024-02-05T15:22:00Z"/>
                <w:b/>
                <w:bCs/>
              </w:rPr>
            </w:pPr>
            <w:ins w:id="424" w:author="Kahn, Jason D. (Fed)" w:date="2024-02-05T15:22:00Z">
              <w: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2893BB2" w14:textId="77777777" w:rsidR="002E2950" w:rsidRDefault="002E2950" w:rsidP="00D02712">
            <w:pPr>
              <w:pStyle w:val="TAL"/>
              <w:rPr>
                <w:ins w:id="425" w:author="Kahn, Jason D. (Fed)" w:date="2024-02-05T15:22:00Z"/>
              </w:rPr>
            </w:pPr>
          </w:p>
        </w:tc>
        <w:tc>
          <w:tcPr>
            <w:tcW w:w="2126" w:type="dxa"/>
            <w:tcBorders>
              <w:top w:val="single" w:sz="4" w:space="0" w:color="auto"/>
              <w:left w:val="single" w:sz="4" w:space="0" w:color="auto"/>
              <w:bottom w:val="single" w:sz="4" w:space="0" w:color="auto"/>
              <w:right w:val="single" w:sz="4" w:space="0" w:color="auto"/>
            </w:tcBorders>
            <w:hideMark/>
          </w:tcPr>
          <w:p w14:paraId="75C3F20E" w14:textId="77777777" w:rsidR="002E2950" w:rsidRPr="00303ED7" w:rsidRDefault="002E2950" w:rsidP="00D02712">
            <w:pPr>
              <w:pStyle w:val="TAL"/>
              <w:rPr>
                <w:ins w:id="426" w:author="Kahn, Jason D. (Fed)" w:date="2024-02-05T15:22:00Z"/>
                <w:b/>
              </w:rPr>
            </w:pPr>
            <w:ins w:id="427" w:author="Kahn, Jason D. (Fed)" w:date="2024-02-05T15:22:00Z">
              <w:r>
                <w:rPr>
                  <w:b/>
                </w:rPr>
                <w:t>MCVideo</w:t>
              </w:r>
              <w:r w:rsidRPr="002C79AA">
                <w:rPr>
                  <w:b/>
                </w:rPr>
                <w:t>-Info</w:t>
              </w:r>
            </w:ins>
          </w:p>
        </w:tc>
        <w:tc>
          <w:tcPr>
            <w:tcW w:w="1418" w:type="dxa"/>
            <w:tcBorders>
              <w:top w:val="single" w:sz="4" w:space="0" w:color="auto"/>
              <w:left w:val="single" w:sz="4" w:space="0" w:color="auto"/>
              <w:bottom w:val="single" w:sz="4" w:space="0" w:color="auto"/>
              <w:right w:val="single" w:sz="4" w:space="0" w:color="auto"/>
            </w:tcBorders>
          </w:tcPr>
          <w:p w14:paraId="7929ED7B" w14:textId="77777777" w:rsidR="002E2950" w:rsidRDefault="002E2950" w:rsidP="00D02712">
            <w:pPr>
              <w:pStyle w:val="TAL"/>
              <w:rPr>
                <w:ins w:id="428"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58888530" w14:textId="77777777" w:rsidR="002E2950" w:rsidRDefault="002E2950" w:rsidP="00D02712">
            <w:pPr>
              <w:pStyle w:val="TAL"/>
              <w:rPr>
                <w:ins w:id="429" w:author="Kahn, Jason D. (Fed)" w:date="2024-02-05T15:22:00Z"/>
              </w:rPr>
            </w:pPr>
          </w:p>
        </w:tc>
      </w:tr>
      <w:tr w:rsidR="002E2950" w14:paraId="7BBF1F39" w14:textId="77777777" w:rsidTr="00D02712">
        <w:trPr>
          <w:ins w:id="430"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74D2D0E8" w14:textId="77777777" w:rsidR="002E2950" w:rsidRDefault="002E2950" w:rsidP="00D02712">
            <w:pPr>
              <w:pStyle w:val="TAL"/>
              <w:rPr>
                <w:ins w:id="431" w:author="Kahn, Jason D. (Fed)" w:date="2024-02-05T15:22:00Z"/>
                <w:b/>
                <w:bCs/>
              </w:rPr>
            </w:pPr>
            <w:ins w:id="432" w:author="Kahn, Jason D. (Fed)" w:date="2024-02-05T15:22:00Z">
              <w: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6A55DA0" w14:textId="118CF27F" w:rsidR="002E2950" w:rsidRDefault="002E2950" w:rsidP="00D02712">
            <w:pPr>
              <w:pStyle w:val="TAL"/>
              <w:rPr>
                <w:ins w:id="433" w:author="Kahn, Jason D. (Fed)" w:date="2024-02-05T15:22:00Z"/>
              </w:rPr>
            </w:pPr>
            <w:ins w:id="434" w:author="Kahn, Jason D. (Fed)" w:date="2024-02-05T15:22:00Z">
              <w:r>
                <w:t xml:space="preserve">MCVideo-info as described in Table </w:t>
              </w:r>
            </w:ins>
            <w:ins w:id="435" w:author="Kahn, Jason D. (Fed)" w:date="2024-02-06T13:53:00Z">
              <w:r w:rsidR="008A35A6">
                <w:t>6.9.1</w:t>
              </w:r>
            </w:ins>
            <w:ins w:id="436" w:author="Kahn, Jason D. (Fed)" w:date="2024-02-05T15:22:00Z">
              <w:r>
                <w:t>.3.3-2</w:t>
              </w:r>
            </w:ins>
          </w:p>
        </w:tc>
        <w:tc>
          <w:tcPr>
            <w:tcW w:w="2126" w:type="dxa"/>
            <w:tcBorders>
              <w:top w:val="single" w:sz="4" w:space="0" w:color="auto"/>
              <w:left w:val="single" w:sz="4" w:space="0" w:color="auto"/>
              <w:bottom w:val="single" w:sz="4" w:space="0" w:color="auto"/>
              <w:right w:val="single" w:sz="4" w:space="0" w:color="auto"/>
            </w:tcBorders>
          </w:tcPr>
          <w:p w14:paraId="21059B05" w14:textId="77777777" w:rsidR="002E2950" w:rsidRDefault="002E2950" w:rsidP="00D02712">
            <w:pPr>
              <w:pStyle w:val="TAL"/>
              <w:rPr>
                <w:ins w:id="437"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6F18C4C3" w14:textId="77777777" w:rsidR="002E2950" w:rsidRDefault="002E2950" w:rsidP="00D02712">
            <w:pPr>
              <w:pStyle w:val="TAL"/>
              <w:rPr>
                <w:ins w:id="438"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244164A7" w14:textId="77777777" w:rsidR="002E2950" w:rsidRDefault="002E2950" w:rsidP="00D02712">
            <w:pPr>
              <w:pStyle w:val="TAL"/>
              <w:rPr>
                <w:ins w:id="439" w:author="Kahn, Jason D. (Fed)" w:date="2024-02-05T15:22:00Z"/>
              </w:rPr>
            </w:pPr>
          </w:p>
        </w:tc>
      </w:tr>
      <w:tr w:rsidR="002E2950" w14:paraId="013B9C05" w14:textId="77777777" w:rsidTr="00D02712">
        <w:trPr>
          <w:ins w:id="440"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6E1DD5A0" w14:textId="77777777" w:rsidR="002E2950" w:rsidRDefault="002E2950" w:rsidP="00D02712">
            <w:pPr>
              <w:pStyle w:val="TAL"/>
              <w:rPr>
                <w:ins w:id="441" w:author="Kahn, Jason D. (Fed)" w:date="2024-02-05T15:22:00Z"/>
                <w:b/>
                <w:bCs/>
              </w:rPr>
            </w:pPr>
            <w:ins w:id="442" w:author="Kahn, Jason D. (Fed)" w:date="2024-02-05T15:22:00Z">
              <w:r>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09994826" w14:textId="77777777" w:rsidR="002E2950" w:rsidRDefault="002E2950" w:rsidP="00D02712">
            <w:pPr>
              <w:pStyle w:val="TAL"/>
              <w:rPr>
                <w:ins w:id="443" w:author="Kahn, Jason D. (Fed)" w:date="2024-02-05T15:22:00Z"/>
              </w:rPr>
            </w:pPr>
          </w:p>
        </w:tc>
        <w:tc>
          <w:tcPr>
            <w:tcW w:w="2126" w:type="dxa"/>
            <w:tcBorders>
              <w:top w:val="single" w:sz="4" w:space="0" w:color="auto"/>
              <w:left w:val="single" w:sz="4" w:space="0" w:color="auto"/>
              <w:bottom w:val="single" w:sz="4" w:space="0" w:color="auto"/>
              <w:right w:val="single" w:sz="4" w:space="0" w:color="auto"/>
            </w:tcBorders>
            <w:hideMark/>
          </w:tcPr>
          <w:p w14:paraId="5871985E" w14:textId="77777777" w:rsidR="002E2950" w:rsidRPr="00303ED7" w:rsidRDefault="002E2950" w:rsidP="00D02712">
            <w:pPr>
              <w:pStyle w:val="TAL"/>
              <w:rPr>
                <w:ins w:id="444" w:author="Kahn, Jason D. (Fed)" w:date="2024-02-05T15:22:00Z"/>
                <w:b/>
              </w:rPr>
            </w:pPr>
            <w:ins w:id="445" w:author="Kahn, Jason D. (Fed)" w:date="2024-02-05T15:22:00Z">
              <w:r w:rsidRPr="002C79AA">
                <w:rPr>
                  <w:b/>
                </w:rPr>
                <w:t>Location-info</w:t>
              </w:r>
            </w:ins>
          </w:p>
        </w:tc>
        <w:tc>
          <w:tcPr>
            <w:tcW w:w="1418" w:type="dxa"/>
            <w:tcBorders>
              <w:top w:val="single" w:sz="4" w:space="0" w:color="auto"/>
              <w:left w:val="single" w:sz="4" w:space="0" w:color="auto"/>
              <w:bottom w:val="single" w:sz="4" w:space="0" w:color="auto"/>
              <w:right w:val="single" w:sz="4" w:space="0" w:color="auto"/>
            </w:tcBorders>
            <w:hideMark/>
          </w:tcPr>
          <w:p w14:paraId="18EF41B1" w14:textId="77777777" w:rsidR="002E2950" w:rsidRDefault="002E2950" w:rsidP="00D02712">
            <w:pPr>
              <w:pStyle w:val="TAL"/>
              <w:rPr>
                <w:ins w:id="446" w:author="Kahn, Jason D. (Fed)" w:date="2024-02-05T15:22:00Z"/>
              </w:rPr>
            </w:pPr>
            <w:ins w:id="447" w:author="Kahn, Jason D. (Fed)" w:date="2024-02-05T15:22:00Z">
              <w:r>
                <w:t>TS 24.281 [26] clause F.3</w:t>
              </w:r>
            </w:ins>
          </w:p>
        </w:tc>
        <w:tc>
          <w:tcPr>
            <w:tcW w:w="1134" w:type="dxa"/>
            <w:tcBorders>
              <w:top w:val="single" w:sz="4" w:space="0" w:color="auto"/>
              <w:left w:val="single" w:sz="4" w:space="0" w:color="auto"/>
              <w:bottom w:val="single" w:sz="4" w:space="0" w:color="auto"/>
              <w:right w:val="single" w:sz="4" w:space="0" w:color="auto"/>
            </w:tcBorders>
            <w:vAlign w:val="bottom"/>
          </w:tcPr>
          <w:p w14:paraId="2DB7DA3A" w14:textId="77777777" w:rsidR="002E2950" w:rsidRDefault="002E2950" w:rsidP="00D02712">
            <w:pPr>
              <w:pStyle w:val="TAL"/>
              <w:rPr>
                <w:ins w:id="448" w:author="Kahn, Jason D. (Fed)" w:date="2024-02-05T15:22:00Z"/>
              </w:rPr>
            </w:pPr>
          </w:p>
        </w:tc>
      </w:tr>
      <w:tr w:rsidR="002E2950" w14:paraId="0D39449B" w14:textId="77777777" w:rsidTr="00D02712">
        <w:trPr>
          <w:ins w:id="449"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66DD2117" w14:textId="77777777" w:rsidR="002E2950" w:rsidRDefault="002E2950" w:rsidP="00D02712">
            <w:pPr>
              <w:pStyle w:val="TAL"/>
              <w:rPr>
                <w:ins w:id="450" w:author="Kahn, Jason D. (Fed)" w:date="2024-02-05T15:22:00Z"/>
              </w:rPr>
            </w:pPr>
            <w:ins w:id="451" w:author="Kahn, Jason D. (Fed)" w:date="2024-02-05T15:22:00Z">
              <w: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C4B4ED1" w14:textId="0EE113CC" w:rsidR="002E2950" w:rsidRDefault="002E2950" w:rsidP="00D02712">
            <w:pPr>
              <w:pStyle w:val="TAL"/>
              <w:rPr>
                <w:ins w:id="452" w:author="Kahn, Jason D. (Fed)" w:date="2024-02-05T15:22:00Z"/>
              </w:rPr>
            </w:pPr>
            <w:ins w:id="453" w:author="Kahn, Jason D. (Fed)" w:date="2024-02-05T15:22:00Z">
              <w:r>
                <w:t xml:space="preserve">Location-info as described in Table </w:t>
              </w:r>
            </w:ins>
            <w:ins w:id="454" w:author="Kahn, Jason D. (Fed)" w:date="2024-02-06T13:53:00Z">
              <w:r w:rsidR="008A35A6">
                <w:t>6.9.1</w:t>
              </w:r>
            </w:ins>
            <w:ins w:id="455" w:author="Kahn, Jason D. (Fed)" w:date="2024-02-05T15:22:00Z">
              <w:r>
                <w:t>.3.3-3</w:t>
              </w:r>
            </w:ins>
          </w:p>
        </w:tc>
        <w:tc>
          <w:tcPr>
            <w:tcW w:w="2126" w:type="dxa"/>
            <w:tcBorders>
              <w:top w:val="single" w:sz="4" w:space="0" w:color="auto"/>
              <w:left w:val="single" w:sz="4" w:space="0" w:color="auto"/>
              <w:bottom w:val="single" w:sz="4" w:space="0" w:color="auto"/>
              <w:right w:val="single" w:sz="4" w:space="0" w:color="auto"/>
            </w:tcBorders>
          </w:tcPr>
          <w:p w14:paraId="001B769B" w14:textId="77777777" w:rsidR="002E2950" w:rsidRDefault="002E2950" w:rsidP="00D02712">
            <w:pPr>
              <w:pStyle w:val="TAL"/>
              <w:rPr>
                <w:ins w:id="456"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38A1C125" w14:textId="77777777" w:rsidR="002E2950" w:rsidRDefault="002E2950" w:rsidP="00D02712">
            <w:pPr>
              <w:pStyle w:val="TAL"/>
              <w:rPr>
                <w:ins w:id="457"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307B820F" w14:textId="77777777" w:rsidR="002E2950" w:rsidRDefault="002E2950" w:rsidP="00D02712">
            <w:pPr>
              <w:pStyle w:val="TAL"/>
              <w:rPr>
                <w:ins w:id="458" w:author="Kahn, Jason D. (Fed)" w:date="2024-02-05T15:22:00Z"/>
              </w:rPr>
            </w:pPr>
          </w:p>
        </w:tc>
      </w:tr>
    </w:tbl>
    <w:p w14:paraId="6909A8E6" w14:textId="77777777" w:rsidR="002E2950" w:rsidRDefault="002E2950" w:rsidP="002E2950">
      <w:pPr>
        <w:rPr>
          <w:ins w:id="459" w:author="Kahn, Jason D. (Fed)" w:date="2024-02-05T15:22:00Z"/>
        </w:rPr>
      </w:pPr>
    </w:p>
    <w:p w14:paraId="32A18168" w14:textId="170D2764" w:rsidR="002E2950" w:rsidRDefault="002E2950" w:rsidP="002E2950">
      <w:pPr>
        <w:pStyle w:val="TH"/>
        <w:rPr>
          <w:ins w:id="460" w:author="Kahn, Jason D. (Fed)" w:date="2024-02-05T15:22:00Z"/>
        </w:rPr>
      </w:pPr>
      <w:ins w:id="461" w:author="Kahn, Jason D. (Fed)" w:date="2024-02-05T15:22:00Z">
        <w:r>
          <w:t xml:space="preserve">Table </w:t>
        </w:r>
      </w:ins>
      <w:ins w:id="462" w:author="Kahn, Jason D. (Fed)" w:date="2024-02-06T13:53:00Z">
        <w:r w:rsidR="008A35A6">
          <w:t>6.9.1</w:t>
        </w:r>
      </w:ins>
      <w:ins w:id="463" w:author="Kahn, Jason D. (Fed)" w:date="2024-02-05T15:22:00Z">
        <w:r>
          <w:t xml:space="preserve">.3.3-2: MCVideo-Info in SIP MESSAGE (Table </w:t>
        </w:r>
      </w:ins>
      <w:ins w:id="464" w:author="Kahn, Jason D. (Fed)" w:date="2024-02-06T13:53:00Z">
        <w:r w:rsidR="008A35A6">
          <w:t>6.9.1</w:t>
        </w:r>
      </w:ins>
      <w:ins w:id="465" w:author="Kahn, Jason D. (Fed)" w:date="2024-02-05T15:22:00Z">
        <w:r>
          <w:t xml:space="preserve">.3.3-1, </w:t>
        </w:r>
      </w:ins>
      <w:ins w:id="466" w:author="Kahn, Jason D. (Fed)" w:date="2024-02-06T13:53:00Z">
        <w:r w:rsidR="008A35A6">
          <w:t>6.9.1</w:t>
        </w:r>
      </w:ins>
      <w:ins w:id="467" w:author="Kahn, Jason D. (Fed)" w:date="2024-02-05T15:22:00Z">
        <w:r>
          <w:t>.3.3-</w:t>
        </w:r>
      </w:ins>
      <w:ins w:id="468" w:author="Kahn, Jason D. (Fed)" w:date="2024-02-06T11:31:00Z">
        <w:r w:rsidR="00EA0203">
          <w:t>4</w:t>
        </w:r>
      </w:ins>
      <w:ins w:id="469" w:author="Kahn, Jason D. (Fed)" w:date="2024-02-05T15:22:00Z">
        <w:r>
          <w:t xml:space="preserve">, </w:t>
        </w:r>
      </w:ins>
      <w:ins w:id="470" w:author="Kahn, Jason D. (Fed)" w:date="2024-02-06T13:53:00Z">
        <w:r w:rsidR="008A35A6">
          <w:t>6.9.1</w:t>
        </w:r>
      </w:ins>
      <w:ins w:id="471" w:author="Kahn, Jason D. (Fed)" w:date="2024-02-05T15:22:00Z">
        <w:r>
          <w:t>.3.3-</w:t>
        </w:r>
      </w:ins>
      <w:ins w:id="472" w:author="Kahn, Jason D. (Fed)" w:date="2024-02-06T11:31:00Z">
        <w:r w:rsidR="00EA0203">
          <w:t>10</w:t>
        </w:r>
      </w:ins>
      <w:ins w:id="473" w:author="Kahn, Jason D. (Fed)" w:date="2024-02-05T15:22:00Z">
        <w:r>
          <w:t xml:space="preserve">, </w:t>
        </w:r>
      </w:ins>
      <w:ins w:id="474" w:author="Kahn, Jason D. (Fed)" w:date="2024-02-06T13:53:00Z">
        <w:r w:rsidR="008A35A6">
          <w:t>6.9.1</w:t>
        </w:r>
      </w:ins>
      <w:ins w:id="475" w:author="Kahn, Jason D. (Fed)" w:date="2024-02-05T15:22:00Z">
        <w:r>
          <w:t>.3.3-</w:t>
        </w:r>
      </w:ins>
      <w:ins w:id="476" w:author="Kahn, Jason D. (Fed)" w:date="2024-02-06T11:31:00Z">
        <w:r w:rsidR="00EA0203">
          <w:t>12</w:t>
        </w:r>
      </w:ins>
      <w:ins w:id="477" w:author="Kahn, Jason D. (Fed)" w:date="2024-02-05T15:22:00Z">
        <w: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E2950" w14:paraId="67BF2FC9" w14:textId="77777777" w:rsidTr="00D02712">
        <w:trPr>
          <w:ins w:id="478" w:author="Kahn, Jason D. (Fed)" w:date="2024-02-05T15:22:00Z"/>
        </w:trPr>
        <w:tc>
          <w:tcPr>
            <w:tcW w:w="9645" w:type="dxa"/>
            <w:gridSpan w:val="5"/>
            <w:tcBorders>
              <w:top w:val="single" w:sz="4" w:space="0" w:color="auto"/>
              <w:left w:val="single" w:sz="4" w:space="0" w:color="auto"/>
              <w:bottom w:val="single" w:sz="4" w:space="0" w:color="auto"/>
              <w:right w:val="single" w:sz="4" w:space="0" w:color="auto"/>
            </w:tcBorders>
            <w:hideMark/>
          </w:tcPr>
          <w:p w14:paraId="78EE444D" w14:textId="77777777" w:rsidR="002E2950" w:rsidRDefault="002E2950" w:rsidP="00D02712">
            <w:pPr>
              <w:pStyle w:val="TAL"/>
              <w:rPr>
                <w:ins w:id="479" w:author="Kahn, Jason D. (Fed)" w:date="2024-02-05T15:22:00Z"/>
                <w:szCs w:val="18"/>
              </w:rPr>
            </w:pPr>
            <w:ins w:id="480" w:author="Kahn, Jason D. (Fed)" w:date="2024-02-05T15:22:00Z">
              <w:r>
                <w:t>Derivation Path: TS 36.579-1 [2], Table 5.5.3.2.2-2</w:t>
              </w:r>
            </w:ins>
          </w:p>
        </w:tc>
      </w:tr>
      <w:tr w:rsidR="002E2950" w14:paraId="523BCFE4" w14:textId="77777777" w:rsidTr="00D02712">
        <w:trPr>
          <w:ins w:id="481" w:author="Kahn, Jason D. (Fed)" w:date="2024-02-05T15:22:00Z"/>
        </w:trPr>
        <w:tc>
          <w:tcPr>
            <w:tcW w:w="2837" w:type="dxa"/>
            <w:tcBorders>
              <w:top w:val="single" w:sz="4" w:space="0" w:color="auto"/>
              <w:left w:val="single" w:sz="4" w:space="0" w:color="auto"/>
              <w:bottom w:val="single" w:sz="4" w:space="0" w:color="auto"/>
              <w:right w:val="single" w:sz="4" w:space="0" w:color="auto"/>
            </w:tcBorders>
            <w:hideMark/>
          </w:tcPr>
          <w:p w14:paraId="2C992EED" w14:textId="77777777" w:rsidR="002E2950" w:rsidRDefault="002E2950" w:rsidP="00D02712">
            <w:pPr>
              <w:pStyle w:val="TAH"/>
              <w:rPr>
                <w:ins w:id="482" w:author="Kahn, Jason D. (Fed)" w:date="2024-02-05T15:22:00Z"/>
              </w:rPr>
            </w:pPr>
            <w:ins w:id="483" w:author="Kahn, Jason D. (Fed)" w:date="2024-02-05T15:22: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BAA0C13" w14:textId="77777777" w:rsidR="002E2950" w:rsidRDefault="002E2950" w:rsidP="00D02712">
            <w:pPr>
              <w:pStyle w:val="TAH"/>
              <w:rPr>
                <w:ins w:id="484" w:author="Kahn, Jason D. (Fed)" w:date="2024-02-05T15:22:00Z"/>
              </w:rPr>
            </w:pPr>
            <w:ins w:id="485" w:author="Kahn, Jason D. (Fed)" w:date="2024-02-05T15:22: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59DDD71" w14:textId="77777777" w:rsidR="002E2950" w:rsidRDefault="002E2950" w:rsidP="00D02712">
            <w:pPr>
              <w:pStyle w:val="TAH"/>
              <w:rPr>
                <w:ins w:id="486" w:author="Kahn, Jason D. (Fed)" w:date="2024-02-05T15:22:00Z"/>
              </w:rPr>
            </w:pPr>
            <w:ins w:id="487" w:author="Kahn, Jason D. (Fed)" w:date="2024-02-05T15:22: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6444F5CA" w14:textId="77777777" w:rsidR="002E2950" w:rsidRDefault="002E2950" w:rsidP="00D02712">
            <w:pPr>
              <w:pStyle w:val="TAH"/>
              <w:rPr>
                <w:ins w:id="488" w:author="Kahn, Jason D. (Fed)" w:date="2024-02-05T15:22:00Z"/>
              </w:rPr>
            </w:pPr>
            <w:ins w:id="489" w:author="Kahn, Jason D. (Fed)" w:date="2024-02-05T15:22: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449639FF" w14:textId="77777777" w:rsidR="002E2950" w:rsidRDefault="002E2950" w:rsidP="00D02712">
            <w:pPr>
              <w:pStyle w:val="TAH"/>
              <w:rPr>
                <w:ins w:id="490" w:author="Kahn, Jason D. (Fed)" w:date="2024-02-05T15:22:00Z"/>
              </w:rPr>
            </w:pPr>
            <w:ins w:id="491" w:author="Kahn, Jason D. (Fed)" w:date="2024-02-05T15:22:00Z">
              <w:r>
                <w:t>Condition</w:t>
              </w:r>
            </w:ins>
          </w:p>
        </w:tc>
      </w:tr>
      <w:tr w:rsidR="002E2950" w14:paraId="68C2C6A1" w14:textId="77777777" w:rsidTr="00D02712">
        <w:trPr>
          <w:ins w:id="492" w:author="Kahn, Jason D. (Fed)" w:date="2024-02-05T15:22:00Z"/>
        </w:trPr>
        <w:tc>
          <w:tcPr>
            <w:tcW w:w="2837" w:type="dxa"/>
            <w:tcBorders>
              <w:top w:val="single" w:sz="4" w:space="0" w:color="auto"/>
              <w:left w:val="single" w:sz="4" w:space="0" w:color="auto"/>
              <w:bottom w:val="single" w:sz="4" w:space="0" w:color="auto"/>
              <w:right w:val="single" w:sz="4" w:space="0" w:color="auto"/>
            </w:tcBorders>
            <w:hideMark/>
          </w:tcPr>
          <w:p w14:paraId="5BA33904" w14:textId="77777777" w:rsidR="002E2950" w:rsidRDefault="002E2950" w:rsidP="00D02712">
            <w:pPr>
              <w:pStyle w:val="TAL"/>
              <w:rPr>
                <w:ins w:id="493" w:author="Kahn, Jason D. (Fed)" w:date="2024-02-05T15:22:00Z"/>
              </w:rPr>
            </w:pPr>
            <w:proofErr w:type="spellStart"/>
            <w:ins w:id="494" w:author="Kahn, Jason D. (Fed)" w:date="2024-02-05T15:22:00Z">
              <w:r w:rsidRPr="00592E3B">
                <w:t>mcvideoinfo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FCF2A78" w14:textId="77777777" w:rsidR="002E2950" w:rsidRDefault="002E2950" w:rsidP="00D02712">
            <w:pPr>
              <w:pStyle w:val="TAL"/>
              <w:rPr>
                <w:ins w:id="495" w:author="Kahn, Jason D. (Fed)" w:date="2024-02-05T15:22:00Z"/>
              </w:rPr>
            </w:pPr>
          </w:p>
        </w:tc>
        <w:tc>
          <w:tcPr>
            <w:tcW w:w="2127" w:type="dxa"/>
            <w:tcBorders>
              <w:top w:val="single" w:sz="4" w:space="0" w:color="auto"/>
              <w:left w:val="single" w:sz="4" w:space="0" w:color="auto"/>
              <w:bottom w:val="single" w:sz="4" w:space="0" w:color="auto"/>
              <w:right w:val="single" w:sz="4" w:space="0" w:color="auto"/>
            </w:tcBorders>
          </w:tcPr>
          <w:p w14:paraId="699CF32A" w14:textId="77777777" w:rsidR="002E2950" w:rsidRDefault="002E2950" w:rsidP="00D02712">
            <w:pPr>
              <w:pStyle w:val="TAL"/>
              <w:rPr>
                <w:ins w:id="496"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45298D97" w14:textId="77777777" w:rsidR="002E2950" w:rsidRDefault="002E2950" w:rsidP="00D02712">
            <w:pPr>
              <w:pStyle w:val="TAL"/>
              <w:rPr>
                <w:ins w:id="497"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6629B2F1" w14:textId="77777777" w:rsidR="002E2950" w:rsidRDefault="002E2950" w:rsidP="00D02712">
            <w:pPr>
              <w:pStyle w:val="TAL"/>
              <w:rPr>
                <w:ins w:id="498" w:author="Kahn, Jason D. (Fed)" w:date="2024-02-05T15:22:00Z"/>
              </w:rPr>
            </w:pPr>
          </w:p>
        </w:tc>
      </w:tr>
      <w:tr w:rsidR="002E2950" w14:paraId="063317C8" w14:textId="77777777" w:rsidTr="00D02712">
        <w:trPr>
          <w:ins w:id="499" w:author="Kahn, Jason D. (Fed)" w:date="2024-02-05T15:22:00Z"/>
        </w:trPr>
        <w:tc>
          <w:tcPr>
            <w:tcW w:w="2837" w:type="dxa"/>
            <w:tcBorders>
              <w:top w:val="single" w:sz="4" w:space="0" w:color="auto"/>
              <w:left w:val="single" w:sz="4" w:space="0" w:color="auto"/>
              <w:bottom w:val="single" w:sz="4" w:space="0" w:color="auto"/>
              <w:right w:val="single" w:sz="4" w:space="0" w:color="auto"/>
            </w:tcBorders>
            <w:hideMark/>
          </w:tcPr>
          <w:p w14:paraId="134AEABA" w14:textId="77777777" w:rsidR="002E2950" w:rsidRDefault="002E2950" w:rsidP="00D02712">
            <w:pPr>
              <w:pStyle w:val="TAL"/>
              <w:rPr>
                <w:ins w:id="500" w:author="Kahn, Jason D. (Fed)" w:date="2024-02-05T15:22:00Z"/>
              </w:rPr>
            </w:pPr>
            <w:ins w:id="501" w:author="Kahn, Jason D. (Fed)" w:date="2024-02-05T15:22:00Z">
              <w:r w:rsidRPr="00592E3B">
                <w:t xml:space="preserve">  </w:t>
              </w:r>
              <w:proofErr w:type="spellStart"/>
              <w:r w:rsidRPr="00592E3B">
                <w:t>mcvideo</w:t>
              </w:r>
              <w:proofErr w:type="spellEnd"/>
              <w:r w:rsidRPr="00592E3B">
                <w:t>-Params</w:t>
              </w:r>
            </w:ins>
          </w:p>
        </w:tc>
        <w:tc>
          <w:tcPr>
            <w:tcW w:w="2127" w:type="dxa"/>
            <w:tcBorders>
              <w:top w:val="single" w:sz="4" w:space="0" w:color="auto"/>
              <w:left w:val="single" w:sz="4" w:space="0" w:color="auto"/>
              <w:bottom w:val="single" w:sz="4" w:space="0" w:color="auto"/>
              <w:right w:val="single" w:sz="4" w:space="0" w:color="auto"/>
            </w:tcBorders>
          </w:tcPr>
          <w:p w14:paraId="3C1BAC0D" w14:textId="77777777" w:rsidR="002E2950" w:rsidRDefault="002E2950" w:rsidP="00D02712">
            <w:pPr>
              <w:pStyle w:val="TAL"/>
              <w:rPr>
                <w:ins w:id="502" w:author="Kahn, Jason D. (Fed)" w:date="2024-02-05T15:22:00Z"/>
              </w:rPr>
            </w:pPr>
          </w:p>
        </w:tc>
        <w:tc>
          <w:tcPr>
            <w:tcW w:w="2127" w:type="dxa"/>
            <w:tcBorders>
              <w:top w:val="single" w:sz="4" w:space="0" w:color="auto"/>
              <w:left w:val="single" w:sz="4" w:space="0" w:color="auto"/>
              <w:bottom w:val="single" w:sz="4" w:space="0" w:color="auto"/>
              <w:right w:val="single" w:sz="4" w:space="0" w:color="auto"/>
            </w:tcBorders>
          </w:tcPr>
          <w:p w14:paraId="0CA43755" w14:textId="77777777" w:rsidR="002E2950" w:rsidRDefault="002E2950" w:rsidP="00D02712">
            <w:pPr>
              <w:pStyle w:val="TAL"/>
              <w:rPr>
                <w:ins w:id="503"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12EB6BBB" w14:textId="77777777" w:rsidR="002E2950" w:rsidRDefault="002E2950" w:rsidP="00D02712">
            <w:pPr>
              <w:pStyle w:val="TAL"/>
              <w:rPr>
                <w:ins w:id="504"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6C90B315" w14:textId="77777777" w:rsidR="002E2950" w:rsidRDefault="002E2950" w:rsidP="00D02712">
            <w:pPr>
              <w:pStyle w:val="TAL"/>
              <w:rPr>
                <w:ins w:id="505" w:author="Kahn, Jason D. (Fed)" w:date="2024-02-05T15:22:00Z"/>
              </w:rPr>
            </w:pPr>
          </w:p>
        </w:tc>
      </w:tr>
      <w:tr w:rsidR="002E2950" w14:paraId="5F86B3DC" w14:textId="77777777" w:rsidTr="00D02712">
        <w:trPr>
          <w:ins w:id="506" w:author="Kahn, Jason D. (Fed)" w:date="2024-02-05T15:22:00Z"/>
        </w:trPr>
        <w:tc>
          <w:tcPr>
            <w:tcW w:w="2837" w:type="dxa"/>
            <w:tcBorders>
              <w:top w:val="single" w:sz="4" w:space="0" w:color="auto"/>
              <w:left w:val="single" w:sz="4" w:space="0" w:color="auto"/>
              <w:bottom w:val="single" w:sz="4" w:space="0" w:color="auto"/>
              <w:right w:val="single" w:sz="4" w:space="0" w:color="auto"/>
            </w:tcBorders>
            <w:hideMark/>
          </w:tcPr>
          <w:p w14:paraId="7123FD8A" w14:textId="77777777" w:rsidR="002E2950" w:rsidRDefault="002E2950" w:rsidP="00D02712">
            <w:pPr>
              <w:pStyle w:val="TAL"/>
              <w:rPr>
                <w:ins w:id="507" w:author="Kahn, Jason D. (Fed)" w:date="2024-02-05T15:22:00Z"/>
              </w:rPr>
            </w:pPr>
            <w:ins w:id="508" w:author="Kahn, Jason D. (Fed)" w:date="2024-02-05T15:22:00Z">
              <w:r w:rsidRPr="00592E3B">
                <w:t xml:space="preserve">    </w:t>
              </w:r>
              <w:proofErr w:type="spellStart"/>
              <w:r w:rsidRPr="00592E3B">
                <w:t>mcvideo</w:t>
              </w:r>
              <w:proofErr w:type="spellEnd"/>
              <w:r w:rsidRPr="00592E3B">
                <w:t>-calling-user-id</w:t>
              </w:r>
            </w:ins>
          </w:p>
        </w:tc>
        <w:tc>
          <w:tcPr>
            <w:tcW w:w="2127" w:type="dxa"/>
            <w:tcBorders>
              <w:top w:val="single" w:sz="4" w:space="0" w:color="auto"/>
              <w:left w:val="single" w:sz="4" w:space="0" w:color="auto"/>
              <w:bottom w:val="single" w:sz="4" w:space="0" w:color="auto"/>
              <w:right w:val="single" w:sz="4" w:space="0" w:color="auto"/>
            </w:tcBorders>
            <w:hideMark/>
          </w:tcPr>
          <w:p w14:paraId="0CC28595" w14:textId="77777777" w:rsidR="002E2950" w:rsidRDefault="002E2950" w:rsidP="00D02712">
            <w:pPr>
              <w:pStyle w:val="TAL"/>
              <w:rPr>
                <w:ins w:id="509" w:author="Kahn, Jason D. (Fed)" w:date="2024-02-05T15:22:00Z"/>
              </w:rPr>
            </w:pPr>
            <w:ins w:id="510" w:author="Kahn, Jason D. (Fed)" w:date="2024-02-05T15:22:00Z">
              <w:r>
                <w:t>not present</w:t>
              </w:r>
            </w:ins>
          </w:p>
        </w:tc>
        <w:tc>
          <w:tcPr>
            <w:tcW w:w="2127" w:type="dxa"/>
            <w:tcBorders>
              <w:top w:val="single" w:sz="4" w:space="0" w:color="auto"/>
              <w:left w:val="single" w:sz="4" w:space="0" w:color="auto"/>
              <w:bottom w:val="single" w:sz="4" w:space="0" w:color="auto"/>
              <w:right w:val="single" w:sz="4" w:space="0" w:color="auto"/>
            </w:tcBorders>
          </w:tcPr>
          <w:p w14:paraId="1D8B4EB7" w14:textId="77777777" w:rsidR="002E2950" w:rsidRDefault="002E2950" w:rsidP="00D02712">
            <w:pPr>
              <w:pStyle w:val="TAL"/>
              <w:rPr>
                <w:ins w:id="511"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0457950E" w14:textId="77777777" w:rsidR="002E2950" w:rsidRDefault="002E2950" w:rsidP="00D02712">
            <w:pPr>
              <w:pStyle w:val="TAL"/>
              <w:rPr>
                <w:ins w:id="512"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2EFDF402" w14:textId="77777777" w:rsidR="002E2950" w:rsidRDefault="002E2950" w:rsidP="00D02712">
            <w:pPr>
              <w:pStyle w:val="TAL"/>
              <w:rPr>
                <w:ins w:id="513" w:author="Kahn, Jason D. (Fed)" w:date="2024-02-05T15:22:00Z"/>
              </w:rPr>
            </w:pPr>
          </w:p>
        </w:tc>
      </w:tr>
    </w:tbl>
    <w:p w14:paraId="4DAEF588" w14:textId="77777777" w:rsidR="002E2950" w:rsidRDefault="002E2950" w:rsidP="002E2950">
      <w:pPr>
        <w:rPr>
          <w:ins w:id="514" w:author="Kahn, Jason D. (Fed)" w:date="2024-02-05T15:22:00Z"/>
        </w:rPr>
      </w:pPr>
    </w:p>
    <w:p w14:paraId="4C0E50DA" w14:textId="514634C2" w:rsidR="002E2950" w:rsidRDefault="002E2950" w:rsidP="002E2950">
      <w:pPr>
        <w:pStyle w:val="TH"/>
        <w:rPr>
          <w:ins w:id="515" w:author="Kahn, Jason D. (Fed)" w:date="2024-02-05T15:22:00Z"/>
        </w:rPr>
      </w:pPr>
      <w:ins w:id="516" w:author="Kahn, Jason D. (Fed)" w:date="2024-02-05T15:22:00Z">
        <w:r>
          <w:t xml:space="preserve">Table </w:t>
        </w:r>
      </w:ins>
      <w:ins w:id="517" w:author="Kahn, Jason D. (Fed)" w:date="2024-02-06T13:53:00Z">
        <w:r w:rsidR="008A35A6">
          <w:t>6.9.1</w:t>
        </w:r>
      </w:ins>
      <w:ins w:id="518" w:author="Kahn, Jason D. (Fed)" w:date="2024-02-05T15:22:00Z">
        <w:r>
          <w:t xml:space="preserve">.3.3-3: Location-Info in SIP MESSAGE (Table </w:t>
        </w:r>
      </w:ins>
      <w:ins w:id="519" w:author="Kahn, Jason D. (Fed)" w:date="2024-02-06T13:53:00Z">
        <w:r w:rsidR="008A35A6">
          <w:t>6.9.1</w:t>
        </w:r>
      </w:ins>
      <w:ins w:id="520" w:author="Kahn, Jason D. (Fed)" w:date="2024-02-05T15:22:00Z">
        <w:r>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E2950" w14:paraId="33211D46" w14:textId="77777777" w:rsidTr="00D02712">
        <w:trPr>
          <w:ins w:id="521" w:author="Kahn, Jason D. (Fed)" w:date="2024-02-05T15:22:00Z"/>
        </w:trPr>
        <w:tc>
          <w:tcPr>
            <w:tcW w:w="9639" w:type="dxa"/>
            <w:gridSpan w:val="5"/>
            <w:tcBorders>
              <w:top w:val="single" w:sz="4" w:space="0" w:color="auto"/>
              <w:left w:val="single" w:sz="4" w:space="0" w:color="auto"/>
              <w:bottom w:val="single" w:sz="4" w:space="0" w:color="auto"/>
              <w:right w:val="single" w:sz="4" w:space="0" w:color="auto"/>
            </w:tcBorders>
            <w:hideMark/>
          </w:tcPr>
          <w:p w14:paraId="5C408AFE" w14:textId="77777777" w:rsidR="002E2950" w:rsidRDefault="002E2950" w:rsidP="00D02712">
            <w:pPr>
              <w:pStyle w:val="TAL"/>
              <w:rPr>
                <w:ins w:id="522" w:author="Kahn, Jason D. (Fed)" w:date="2024-02-05T15:22:00Z"/>
                <w:szCs w:val="18"/>
              </w:rPr>
            </w:pPr>
            <w:ins w:id="523" w:author="Kahn, Jason D. (Fed)" w:date="2024-02-05T15:22:00Z">
              <w:r>
                <w:t>Derivation Path: TS 36.579-1 [2], Table 5.5.3.4.2-1</w:t>
              </w:r>
            </w:ins>
          </w:p>
        </w:tc>
      </w:tr>
      <w:tr w:rsidR="002E2950" w14:paraId="0485AA74" w14:textId="77777777" w:rsidTr="00D02712">
        <w:trPr>
          <w:ins w:id="524" w:author="Kahn, Jason D. (Fed)" w:date="2024-02-05T15:22:00Z"/>
        </w:trPr>
        <w:tc>
          <w:tcPr>
            <w:tcW w:w="2835" w:type="dxa"/>
            <w:tcBorders>
              <w:top w:val="single" w:sz="4" w:space="0" w:color="auto"/>
              <w:left w:val="single" w:sz="4" w:space="0" w:color="auto"/>
              <w:bottom w:val="single" w:sz="4" w:space="0" w:color="auto"/>
              <w:right w:val="single" w:sz="4" w:space="0" w:color="auto"/>
            </w:tcBorders>
            <w:hideMark/>
          </w:tcPr>
          <w:p w14:paraId="186CC898" w14:textId="77777777" w:rsidR="002E2950" w:rsidRDefault="002E2950" w:rsidP="00D02712">
            <w:pPr>
              <w:pStyle w:val="TAH"/>
              <w:rPr>
                <w:ins w:id="525" w:author="Kahn, Jason D. (Fed)" w:date="2024-02-05T15:22:00Z"/>
              </w:rPr>
            </w:pPr>
            <w:ins w:id="526" w:author="Kahn, Jason D. (Fed)" w:date="2024-02-05T15:2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058319C" w14:textId="77777777" w:rsidR="002E2950" w:rsidRDefault="002E2950" w:rsidP="00D02712">
            <w:pPr>
              <w:pStyle w:val="TAH"/>
              <w:rPr>
                <w:ins w:id="527" w:author="Kahn, Jason D. (Fed)" w:date="2024-02-05T15:22:00Z"/>
              </w:rPr>
            </w:pPr>
            <w:ins w:id="528" w:author="Kahn, Jason D. (Fed)" w:date="2024-02-05T15:2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273DE99" w14:textId="77777777" w:rsidR="002E2950" w:rsidRDefault="002E2950" w:rsidP="00D02712">
            <w:pPr>
              <w:pStyle w:val="TAH"/>
              <w:rPr>
                <w:ins w:id="529" w:author="Kahn, Jason D. (Fed)" w:date="2024-02-05T15:22:00Z"/>
              </w:rPr>
            </w:pPr>
            <w:ins w:id="530" w:author="Kahn, Jason D. (Fed)" w:date="2024-02-05T15:2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622F84DF" w14:textId="77777777" w:rsidR="002E2950" w:rsidRDefault="002E2950" w:rsidP="00D02712">
            <w:pPr>
              <w:pStyle w:val="TAH"/>
              <w:rPr>
                <w:ins w:id="531" w:author="Kahn, Jason D. (Fed)" w:date="2024-02-05T15:22:00Z"/>
              </w:rPr>
            </w:pPr>
            <w:ins w:id="532" w:author="Kahn, Jason D. (Fed)" w:date="2024-02-05T15:2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5409516D" w14:textId="77777777" w:rsidR="002E2950" w:rsidRDefault="002E2950" w:rsidP="00D02712">
            <w:pPr>
              <w:pStyle w:val="TAH"/>
              <w:rPr>
                <w:ins w:id="533" w:author="Kahn, Jason D. (Fed)" w:date="2024-02-05T15:22:00Z"/>
              </w:rPr>
            </w:pPr>
            <w:ins w:id="534" w:author="Kahn, Jason D. (Fed)" w:date="2024-02-05T15:22:00Z">
              <w:r>
                <w:t>Condition</w:t>
              </w:r>
            </w:ins>
          </w:p>
        </w:tc>
      </w:tr>
      <w:tr w:rsidR="002E2950" w14:paraId="089915F6" w14:textId="77777777" w:rsidTr="00D02712">
        <w:trPr>
          <w:ins w:id="535"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16E8CE2E" w14:textId="77777777" w:rsidR="002E2950" w:rsidRDefault="002E2950" w:rsidP="00D02712">
            <w:pPr>
              <w:pStyle w:val="TAL"/>
              <w:rPr>
                <w:ins w:id="536" w:author="Kahn, Jason D. (Fed)" w:date="2024-02-05T15:22:00Z"/>
              </w:rPr>
            </w:pPr>
            <w:ins w:id="537" w:author="Kahn, Jason D. (Fed)" w:date="2024-02-05T15:22:00Z">
              <w:r>
                <w:t>location-info</w:t>
              </w:r>
            </w:ins>
          </w:p>
        </w:tc>
        <w:tc>
          <w:tcPr>
            <w:tcW w:w="2126" w:type="dxa"/>
            <w:tcBorders>
              <w:top w:val="single" w:sz="4" w:space="0" w:color="auto"/>
              <w:left w:val="single" w:sz="4" w:space="0" w:color="auto"/>
              <w:bottom w:val="single" w:sz="4" w:space="0" w:color="auto"/>
              <w:right w:val="single" w:sz="4" w:space="0" w:color="auto"/>
            </w:tcBorders>
          </w:tcPr>
          <w:p w14:paraId="7C3A6A5D" w14:textId="77777777" w:rsidR="002E2950" w:rsidRDefault="002E2950" w:rsidP="00D02712">
            <w:pPr>
              <w:pStyle w:val="TAL"/>
              <w:rPr>
                <w:ins w:id="538" w:author="Kahn, Jason D. (Fed)" w:date="2024-02-05T15:22:00Z"/>
              </w:rPr>
            </w:pPr>
          </w:p>
        </w:tc>
        <w:tc>
          <w:tcPr>
            <w:tcW w:w="2126" w:type="dxa"/>
            <w:tcBorders>
              <w:top w:val="single" w:sz="4" w:space="0" w:color="auto"/>
              <w:left w:val="single" w:sz="4" w:space="0" w:color="auto"/>
              <w:bottom w:val="single" w:sz="4" w:space="0" w:color="auto"/>
              <w:right w:val="single" w:sz="4" w:space="0" w:color="auto"/>
            </w:tcBorders>
          </w:tcPr>
          <w:p w14:paraId="680F5FB4" w14:textId="77777777" w:rsidR="002E2950" w:rsidRDefault="002E2950" w:rsidP="00D02712">
            <w:pPr>
              <w:pStyle w:val="TAL"/>
              <w:rPr>
                <w:ins w:id="539"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30D76837" w14:textId="77777777" w:rsidR="002E2950" w:rsidRDefault="002E2950" w:rsidP="00D02712">
            <w:pPr>
              <w:pStyle w:val="TAL"/>
              <w:rPr>
                <w:ins w:id="540"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52C5C811" w14:textId="77777777" w:rsidR="002E2950" w:rsidRDefault="002E2950" w:rsidP="00D02712">
            <w:pPr>
              <w:pStyle w:val="TAL"/>
              <w:rPr>
                <w:ins w:id="541" w:author="Kahn, Jason D. (Fed)" w:date="2024-02-05T15:22:00Z"/>
              </w:rPr>
            </w:pPr>
          </w:p>
        </w:tc>
      </w:tr>
      <w:tr w:rsidR="002E2950" w14:paraId="50208736" w14:textId="77777777" w:rsidTr="00D02712">
        <w:trPr>
          <w:ins w:id="542"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73EC336A" w14:textId="77777777" w:rsidR="002E2950" w:rsidRDefault="002E2950" w:rsidP="00D02712">
            <w:pPr>
              <w:pStyle w:val="TAL"/>
              <w:rPr>
                <w:ins w:id="543" w:author="Kahn, Jason D. (Fed)" w:date="2024-02-05T15:22:00Z"/>
              </w:rPr>
            </w:pPr>
            <w:ins w:id="544" w:author="Kahn, Jason D. (Fed)" w:date="2024-02-05T15:22:00Z">
              <w:r>
                <w:t xml:space="preserve">  Configuration</w:t>
              </w:r>
            </w:ins>
          </w:p>
        </w:tc>
        <w:tc>
          <w:tcPr>
            <w:tcW w:w="2126" w:type="dxa"/>
            <w:tcBorders>
              <w:top w:val="single" w:sz="4" w:space="0" w:color="auto"/>
              <w:left w:val="single" w:sz="4" w:space="0" w:color="auto"/>
              <w:bottom w:val="single" w:sz="4" w:space="0" w:color="auto"/>
              <w:right w:val="single" w:sz="4" w:space="0" w:color="auto"/>
            </w:tcBorders>
          </w:tcPr>
          <w:p w14:paraId="477D5A6D" w14:textId="77777777" w:rsidR="002E2950" w:rsidRDefault="002E2950" w:rsidP="00D02712">
            <w:pPr>
              <w:pStyle w:val="TAL"/>
              <w:rPr>
                <w:ins w:id="545" w:author="Kahn, Jason D. (Fed)" w:date="2024-02-05T15:22:00Z"/>
              </w:rPr>
            </w:pPr>
          </w:p>
        </w:tc>
        <w:tc>
          <w:tcPr>
            <w:tcW w:w="2126" w:type="dxa"/>
            <w:tcBorders>
              <w:top w:val="single" w:sz="4" w:space="0" w:color="auto"/>
              <w:left w:val="single" w:sz="4" w:space="0" w:color="auto"/>
              <w:bottom w:val="single" w:sz="4" w:space="0" w:color="auto"/>
              <w:right w:val="single" w:sz="4" w:space="0" w:color="auto"/>
            </w:tcBorders>
          </w:tcPr>
          <w:p w14:paraId="2F02D73F" w14:textId="77777777" w:rsidR="002E2950" w:rsidRDefault="002E2950" w:rsidP="00D02712">
            <w:pPr>
              <w:pStyle w:val="TAL"/>
              <w:rPr>
                <w:ins w:id="546"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1B0868F3" w14:textId="77777777" w:rsidR="002E2950" w:rsidRDefault="002E2950" w:rsidP="00D02712">
            <w:pPr>
              <w:pStyle w:val="TAL"/>
              <w:rPr>
                <w:ins w:id="547"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2CAEFCAF" w14:textId="77777777" w:rsidR="002E2950" w:rsidRDefault="002E2950" w:rsidP="00D02712">
            <w:pPr>
              <w:pStyle w:val="TAL"/>
              <w:rPr>
                <w:ins w:id="548" w:author="Kahn, Jason D. (Fed)" w:date="2024-02-05T15:22:00Z"/>
              </w:rPr>
            </w:pPr>
          </w:p>
        </w:tc>
      </w:tr>
      <w:tr w:rsidR="002E2950" w14:paraId="7F6C47B4" w14:textId="77777777" w:rsidTr="00D02712">
        <w:trPr>
          <w:ins w:id="549"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0AF000F5" w14:textId="77777777" w:rsidR="002E2950" w:rsidRDefault="002E2950" w:rsidP="00D02712">
            <w:pPr>
              <w:pStyle w:val="TAL"/>
              <w:rPr>
                <w:ins w:id="550" w:author="Kahn, Jason D. (Fed)" w:date="2024-02-05T15:22:00Z"/>
              </w:rPr>
            </w:pPr>
            <w:ins w:id="551" w:author="Kahn, Jason D. (Fed)" w:date="2024-02-05T15:22:00Z">
              <w:r>
                <w:t xml:space="preserve">    </w:t>
              </w:r>
              <w:proofErr w:type="spellStart"/>
              <w:r>
                <w:t>NonEmergencyLocationInformation</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4615E6B" w14:textId="77777777" w:rsidR="002E2950" w:rsidRDefault="002E2950" w:rsidP="00D02712">
            <w:pPr>
              <w:pStyle w:val="TAL"/>
              <w:rPr>
                <w:ins w:id="552" w:author="Kahn, Jason D. (Fed)" w:date="2024-02-05T15:22:00Z"/>
              </w:rPr>
            </w:pPr>
          </w:p>
        </w:tc>
        <w:tc>
          <w:tcPr>
            <w:tcW w:w="2126" w:type="dxa"/>
            <w:tcBorders>
              <w:top w:val="single" w:sz="4" w:space="0" w:color="auto"/>
              <w:left w:val="single" w:sz="4" w:space="0" w:color="auto"/>
              <w:bottom w:val="single" w:sz="4" w:space="0" w:color="auto"/>
              <w:right w:val="single" w:sz="4" w:space="0" w:color="auto"/>
            </w:tcBorders>
          </w:tcPr>
          <w:p w14:paraId="166FF72E" w14:textId="77777777" w:rsidR="002E2950" w:rsidRDefault="002E2950" w:rsidP="00D02712">
            <w:pPr>
              <w:pStyle w:val="TAL"/>
              <w:rPr>
                <w:ins w:id="553"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606A5E0D" w14:textId="77777777" w:rsidR="002E2950" w:rsidRDefault="002E2950" w:rsidP="00D02712">
            <w:pPr>
              <w:pStyle w:val="TAL"/>
              <w:rPr>
                <w:ins w:id="554"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6BA6F75B" w14:textId="77777777" w:rsidR="002E2950" w:rsidRDefault="002E2950" w:rsidP="00D02712">
            <w:pPr>
              <w:pStyle w:val="TAL"/>
              <w:rPr>
                <w:ins w:id="555" w:author="Kahn, Jason D. (Fed)" w:date="2024-02-05T15:22:00Z"/>
              </w:rPr>
            </w:pPr>
          </w:p>
        </w:tc>
      </w:tr>
      <w:tr w:rsidR="002E2950" w14:paraId="6A216BAE" w14:textId="77777777" w:rsidTr="00D02712">
        <w:trPr>
          <w:ins w:id="556"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7807C916" w14:textId="77777777" w:rsidR="002E2950" w:rsidRDefault="002E2950" w:rsidP="00D02712">
            <w:pPr>
              <w:pStyle w:val="TAL"/>
              <w:rPr>
                <w:ins w:id="557" w:author="Kahn, Jason D. (Fed)" w:date="2024-02-05T15:22:00Z"/>
              </w:rPr>
            </w:pPr>
            <w:ins w:id="558" w:author="Kahn, Jason D. (Fed)" w:date="2024-02-05T15:22:00Z">
              <w:r>
                <w:t xml:space="preserve">      </w:t>
              </w:r>
              <w:proofErr w:type="spellStart"/>
              <w:r>
                <w:t>ServingEcgi</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DBA4534" w14:textId="77777777" w:rsidR="002E2950" w:rsidRDefault="002E2950" w:rsidP="00D02712">
            <w:pPr>
              <w:pStyle w:val="TAL"/>
              <w:rPr>
                <w:ins w:id="559" w:author="Kahn, Jason D. (Fed)" w:date="2024-02-05T15:22:00Z"/>
              </w:rPr>
            </w:pPr>
            <w:ins w:id="560" w:author="Kahn, Jason D. (Fed)" w:date="2024-02-05T15:22:00Z">
              <w:r>
                <w:t>not present</w:t>
              </w:r>
            </w:ins>
          </w:p>
        </w:tc>
        <w:tc>
          <w:tcPr>
            <w:tcW w:w="2126" w:type="dxa"/>
            <w:tcBorders>
              <w:top w:val="single" w:sz="4" w:space="0" w:color="auto"/>
              <w:left w:val="single" w:sz="4" w:space="0" w:color="auto"/>
              <w:bottom w:val="single" w:sz="4" w:space="0" w:color="auto"/>
              <w:right w:val="single" w:sz="4" w:space="0" w:color="auto"/>
            </w:tcBorders>
          </w:tcPr>
          <w:p w14:paraId="4DFDD19A" w14:textId="77777777" w:rsidR="002E2950" w:rsidRDefault="002E2950" w:rsidP="00D02712">
            <w:pPr>
              <w:pStyle w:val="TAL"/>
              <w:rPr>
                <w:ins w:id="561"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1D5EE880" w14:textId="77777777" w:rsidR="002E2950" w:rsidRDefault="002E2950" w:rsidP="00D02712">
            <w:pPr>
              <w:pStyle w:val="TAL"/>
              <w:rPr>
                <w:ins w:id="562"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5D0A2B06" w14:textId="77777777" w:rsidR="002E2950" w:rsidRDefault="002E2950" w:rsidP="00D02712">
            <w:pPr>
              <w:pStyle w:val="TAL"/>
              <w:rPr>
                <w:ins w:id="563" w:author="Kahn, Jason D. (Fed)" w:date="2024-02-05T15:22:00Z"/>
              </w:rPr>
            </w:pPr>
          </w:p>
        </w:tc>
      </w:tr>
      <w:tr w:rsidR="002E2950" w14:paraId="409539EA" w14:textId="77777777" w:rsidTr="00D02712">
        <w:trPr>
          <w:ins w:id="564"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1F2CDEA2" w14:textId="77777777" w:rsidR="002E2950" w:rsidRDefault="002E2950" w:rsidP="00D02712">
            <w:pPr>
              <w:pStyle w:val="TAL"/>
              <w:rPr>
                <w:ins w:id="565" w:author="Kahn, Jason D. (Fed)" w:date="2024-02-05T15:22:00Z"/>
              </w:rPr>
            </w:pPr>
            <w:ins w:id="566" w:author="Kahn, Jason D. (Fed)" w:date="2024-02-05T15:22:00Z">
              <w:r>
                <w:t xml:space="preserve">      </w:t>
              </w:r>
              <w:proofErr w:type="spellStart"/>
              <w:r>
                <w:t>NeighbouringEcgi</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765C053" w14:textId="77777777" w:rsidR="002E2950" w:rsidRDefault="002E2950" w:rsidP="00D02712">
            <w:pPr>
              <w:pStyle w:val="TAL"/>
              <w:rPr>
                <w:ins w:id="567" w:author="Kahn, Jason D. (Fed)" w:date="2024-02-05T15:22:00Z"/>
              </w:rPr>
            </w:pPr>
            <w:ins w:id="568" w:author="Kahn, Jason D. (Fed)" w:date="2024-02-05T15:22:00Z">
              <w:r>
                <w:t>not present</w:t>
              </w:r>
            </w:ins>
          </w:p>
        </w:tc>
        <w:tc>
          <w:tcPr>
            <w:tcW w:w="2126" w:type="dxa"/>
            <w:tcBorders>
              <w:top w:val="single" w:sz="4" w:space="0" w:color="auto"/>
              <w:left w:val="single" w:sz="4" w:space="0" w:color="auto"/>
              <w:bottom w:val="single" w:sz="4" w:space="0" w:color="auto"/>
              <w:right w:val="single" w:sz="4" w:space="0" w:color="auto"/>
            </w:tcBorders>
            <w:hideMark/>
          </w:tcPr>
          <w:p w14:paraId="358FF0F7" w14:textId="77777777" w:rsidR="002E2950" w:rsidRDefault="002E2950" w:rsidP="00D02712">
            <w:pPr>
              <w:pStyle w:val="TAL"/>
              <w:rPr>
                <w:ins w:id="569" w:author="Kahn, Jason D. (Fed)" w:date="2024-02-05T15:22:00Z"/>
              </w:rPr>
            </w:pPr>
            <w:ins w:id="570" w:author="Kahn, Jason D. (Fed)" w:date="2024-02-05T15:22:00Z">
              <w:r>
                <w:t>.</w:t>
              </w:r>
            </w:ins>
          </w:p>
        </w:tc>
        <w:tc>
          <w:tcPr>
            <w:tcW w:w="1418" w:type="dxa"/>
            <w:tcBorders>
              <w:top w:val="single" w:sz="4" w:space="0" w:color="auto"/>
              <w:left w:val="single" w:sz="4" w:space="0" w:color="auto"/>
              <w:bottom w:val="single" w:sz="4" w:space="0" w:color="auto"/>
              <w:right w:val="single" w:sz="4" w:space="0" w:color="auto"/>
            </w:tcBorders>
          </w:tcPr>
          <w:p w14:paraId="6E1C1223" w14:textId="77777777" w:rsidR="002E2950" w:rsidRDefault="002E2950" w:rsidP="00D02712">
            <w:pPr>
              <w:pStyle w:val="TAL"/>
              <w:rPr>
                <w:ins w:id="571"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45F0C3D2" w14:textId="77777777" w:rsidR="002E2950" w:rsidRDefault="002E2950" w:rsidP="00D02712">
            <w:pPr>
              <w:pStyle w:val="TAL"/>
              <w:rPr>
                <w:ins w:id="572" w:author="Kahn, Jason D. (Fed)" w:date="2024-02-05T15:22:00Z"/>
              </w:rPr>
            </w:pPr>
          </w:p>
        </w:tc>
      </w:tr>
      <w:tr w:rsidR="002E2950" w14:paraId="081EDF04" w14:textId="77777777" w:rsidTr="00D02712">
        <w:trPr>
          <w:ins w:id="573"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37DB8BB1" w14:textId="77777777" w:rsidR="002E2950" w:rsidRDefault="002E2950" w:rsidP="00D02712">
            <w:pPr>
              <w:pStyle w:val="TAL"/>
              <w:rPr>
                <w:ins w:id="574" w:author="Kahn, Jason D. (Fed)" w:date="2024-02-05T15:22:00Z"/>
              </w:rPr>
            </w:pPr>
            <w:ins w:id="575" w:author="Kahn, Jason D. (Fed)" w:date="2024-02-05T15:22:00Z">
              <w:r>
                <w:t xml:space="preserve">      </w:t>
              </w:r>
              <w:proofErr w:type="spellStart"/>
              <w:r>
                <w:t>MbmsSaId</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C8ADC4A" w14:textId="77777777" w:rsidR="002E2950" w:rsidRDefault="002E2950" w:rsidP="00D02712">
            <w:pPr>
              <w:pStyle w:val="TAL"/>
              <w:rPr>
                <w:ins w:id="576" w:author="Kahn, Jason D. (Fed)" w:date="2024-02-05T15:22:00Z"/>
              </w:rPr>
            </w:pPr>
            <w:ins w:id="577" w:author="Kahn, Jason D. (Fed)" w:date="2024-02-05T15:22:00Z">
              <w:r>
                <w:t>not present</w:t>
              </w:r>
            </w:ins>
          </w:p>
        </w:tc>
        <w:tc>
          <w:tcPr>
            <w:tcW w:w="2126" w:type="dxa"/>
            <w:tcBorders>
              <w:top w:val="single" w:sz="4" w:space="0" w:color="auto"/>
              <w:left w:val="single" w:sz="4" w:space="0" w:color="auto"/>
              <w:bottom w:val="single" w:sz="4" w:space="0" w:color="auto"/>
              <w:right w:val="single" w:sz="4" w:space="0" w:color="auto"/>
            </w:tcBorders>
          </w:tcPr>
          <w:p w14:paraId="7631FEA9" w14:textId="77777777" w:rsidR="002E2950" w:rsidRDefault="002E2950" w:rsidP="00D02712">
            <w:pPr>
              <w:pStyle w:val="TAL"/>
              <w:rPr>
                <w:ins w:id="578"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77039C4B" w14:textId="77777777" w:rsidR="002E2950" w:rsidRDefault="002E2950" w:rsidP="00D02712">
            <w:pPr>
              <w:pStyle w:val="TAL"/>
              <w:rPr>
                <w:ins w:id="579"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608FCFAC" w14:textId="77777777" w:rsidR="002E2950" w:rsidRDefault="002E2950" w:rsidP="00D02712">
            <w:pPr>
              <w:pStyle w:val="TAL"/>
              <w:rPr>
                <w:ins w:id="580" w:author="Kahn, Jason D. (Fed)" w:date="2024-02-05T15:22:00Z"/>
              </w:rPr>
            </w:pPr>
          </w:p>
        </w:tc>
      </w:tr>
      <w:tr w:rsidR="002E2950" w14:paraId="714D3372" w14:textId="77777777" w:rsidTr="00D02712">
        <w:trPr>
          <w:ins w:id="581"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235E54A7" w14:textId="77777777" w:rsidR="002E2950" w:rsidRDefault="002E2950" w:rsidP="00D02712">
            <w:pPr>
              <w:pStyle w:val="TAL"/>
              <w:rPr>
                <w:ins w:id="582" w:author="Kahn, Jason D. (Fed)" w:date="2024-02-05T15:22:00Z"/>
              </w:rPr>
            </w:pPr>
            <w:ins w:id="583" w:author="Kahn, Jason D. (Fed)" w:date="2024-02-05T15:22:00Z">
              <w:r>
                <w:t xml:space="preserve">      </w:t>
              </w:r>
              <w:proofErr w:type="spellStart"/>
              <w:r>
                <w:t>MbsfnArea</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4E246FB" w14:textId="77777777" w:rsidR="002E2950" w:rsidRDefault="002E2950" w:rsidP="00D02712">
            <w:pPr>
              <w:pStyle w:val="TAL"/>
              <w:rPr>
                <w:ins w:id="584" w:author="Kahn, Jason D. (Fed)" w:date="2024-02-05T15:22:00Z"/>
              </w:rPr>
            </w:pPr>
            <w:ins w:id="585" w:author="Kahn, Jason D. (Fed)" w:date="2024-02-05T15:22:00Z">
              <w:r>
                <w:t>not present</w:t>
              </w:r>
            </w:ins>
          </w:p>
        </w:tc>
        <w:tc>
          <w:tcPr>
            <w:tcW w:w="2126" w:type="dxa"/>
            <w:tcBorders>
              <w:top w:val="single" w:sz="4" w:space="0" w:color="auto"/>
              <w:left w:val="single" w:sz="4" w:space="0" w:color="auto"/>
              <w:bottom w:val="single" w:sz="4" w:space="0" w:color="auto"/>
              <w:right w:val="single" w:sz="4" w:space="0" w:color="auto"/>
            </w:tcBorders>
          </w:tcPr>
          <w:p w14:paraId="27CA13DB" w14:textId="77777777" w:rsidR="002E2950" w:rsidRDefault="002E2950" w:rsidP="00D02712">
            <w:pPr>
              <w:pStyle w:val="TAL"/>
              <w:rPr>
                <w:ins w:id="586"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0E687807" w14:textId="77777777" w:rsidR="002E2950" w:rsidRDefault="002E2950" w:rsidP="00D02712">
            <w:pPr>
              <w:pStyle w:val="TAL"/>
              <w:rPr>
                <w:ins w:id="587"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58D1523F" w14:textId="77777777" w:rsidR="002E2950" w:rsidRDefault="002E2950" w:rsidP="00D02712">
            <w:pPr>
              <w:pStyle w:val="TAL"/>
              <w:rPr>
                <w:ins w:id="588" w:author="Kahn, Jason D. (Fed)" w:date="2024-02-05T15:22:00Z"/>
              </w:rPr>
            </w:pPr>
          </w:p>
        </w:tc>
      </w:tr>
      <w:tr w:rsidR="002E2950" w14:paraId="790EEDBC" w14:textId="77777777" w:rsidTr="00D02712">
        <w:trPr>
          <w:ins w:id="589"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39BB8038" w14:textId="77777777" w:rsidR="002E2950" w:rsidRDefault="002E2950" w:rsidP="00D02712">
            <w:pPr>
              <w:pStyle w:val="TAL"/>
              <w:rPr>
                <w:ins w:id="590" w:author="Kahn, Jason D. (Fed)" w:date="2024-02-05T15:22:00Z"/>
              </w:rPr>
            </w:pPr>
            <w:ins w:id="591" w:author="Kahn, Jason D. (Fed)" w:date="2024-02-05T15:22:00Z">
              <w:r>
                <w:t xml:space="preserve">      </w:t>
              </w:r>
              <w:proofErr w:type="spellStart"/>
              <w:r>
                <w:t>GeographicalCoordinate</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932BC15" w14:textId="77777777" w:rsidR="002E2950" w:rsidRDefault="002E2950" w:rsidP="00D02712">
            <w:pPr>
              <w:pStyle w:val="TAL"/>
              <w:rPr>
                <w:ins w:id="592" w:author="Kahn, Jason D. (Fed)" w:date="2024-02-05T15:22:00Z"/>
              </w:rPr>
            </w:pPr>
            <w:ins w:id="593" w:author="Kahn, Jason D. (Fed)" w:date="2024-02-05T15:22:00Z">
              <w:r>
                <w:t>present</w:t>
              </w:r>
            </w:ins>
          </w:p>
        </w:tc>
        <w:tc>
          <w:tcPr>
            <w:tcW w:w="2126" w:type="dxa"/>
            <w:tcBorders>
              <w:top w:val="single" w:sz="4" w:space="0" w:color="auto"/>
              <w:left w:val="single" w:sz="4" w:space="0" w:color="auto"/>
              <w:bottom w:val="single" w:sz="4" w:space="0" w:color="auto"/>
              <w:right w:val="single" w:sz="4" w:space="0" w:color="auto"/>
            </w:tcBorders>
            <w:hideMark/>
          </w:tcPr>
          <w:p w14:paraId="5A66665E" w14:textId="77777777" w:rsidR="002E2950" w:rsidRDefault="002E2950" w:rsidP="00D02712">
            <w:pPr>
              <w:pStyle w:val="TAL"/>
              <w:rPr>
                <w:ins w:id="594" w:author="Kahn, Jason D. (Fed)" w:date="2024-02-05T15:22:00Z"/>
              </w:rPr>
            </w:pPr>
            <w:ins w:id="595" w:author="Kahn, Jason D. (Fed)" w:date="2024-02-05T15:22:00Z">
              <w:r>
                <w:t>Provision of &lt;</w:t>
              </w:r>
              <w:proofErr w:type="spellStart"/>
              <w:r>
                <w:t>GeographicalCoordinate</w:t>
              </w:r>
              <w:proofErr w:type="spellEnd"/>
              <w:r>
                <w:t>&gt; in the report is requested.</w:t>
              </w:r>
            </w:ins>
          </w:p>
        </w:tc>
        <w:tc>
          <w:tcPr>
            <w:tcW w:w="1418" w:type="dxa"/>
            <w:tcBorders>
              <w:top w:val="single" w:sz="4" w:space="0" w:color="auto"/>
              <w:left w:val="single" w:sz="4" w:space="0" w:color="auto"/>
              <w:bottom w:val="single" w:sz="4" w:space="0" w:color="auto"/>
              <w:right w:val="single" w:sz="4" w:space="0" w:color="auto"/>
            </w:tcBorders>
          </w:tcPr>
          <w:p w14:paraId="2571FDD7" w14:textId="77777777" w:rsidR="002E2950" w:rsidRDefault="002E2950" w:rsidP="00D02712">
            <w:pPr>
              <w:pStyle w:val="TAL"/>
              <w:rPr>
                <w:ins w:id="596"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2123E4D8" w14:textId="77777777" w:rsidR="002E2950" w:rsidRDefault="002E2950" w:rsidP="00D02712">
            <w:pPr>
              <w:pStyle w:val="TAL"/>
              <w:rPr>
                <w:ins w:id="597" w:author="Kahn, Jason D. (Fed)" w:date="2024-02-05T15:22:00Z"/>
              </w:rPr>
            </w:pPr>
          </w:p>
        </w:tc>
      </w:tr>
      <w:tr w:rsidR="002E2950" w14:paraId="5212AF76" w14:textId="77777777" w:rsidTr="00D02712">
        <w:trPr>
          <w:ins w:id="598"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4CC33923" w14:textId="77777777" w:rsidR="002E2950" w:rsidRDefault="002E2950" w:rsidP="00D02712">
            <w:pPr>
              <w:pStyle w:val="TAL"/>
              <w:rPr>
                <w:ins w:id="599" w:author="Kahn, Jason D. (Fed)" w:date="2024-02-05T15:22:00Z"/>
              </w:rPr>
            </w:pPr>
            <w:ins w:id="600" w:author="Kahn, Jason D. (Fed)" w:date="2024-02-05T15:22:00Z">
              <w:r>
                <w:t xml:space="preserve">      </w:t>
              </w:r>
              <w:proofErr w:type="spellStart"/>
              <w:r>
                <w:t>minimumIntervalLength</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873C6A8" w14:textId="77777777" w:rsidR="002E2950" w:rsidRDefault="002E2950" w:rsidP="00D02712">
            <w:pPr>
              <w:pStyle w:val="TAL"/>
              <w:rPr>
                <w:ins w:id="601" w:author="Kahn, Jason D. (Fed)" w:date="2024-02-05T15:22:00Z"/>
              </w:rPr>
            </w:pPr>
            <w:ins w:id="602" w:author="Kahn, Jason D. (Fed)" w:date="2024-02-05T15:22:00Z">
              <w:r>
                <w:t>"20"</w:t>
              </w:r>
            </w:ins>
          </w:p>
        </w:tc>
        <w:tc>
          <w:tcPr>
            <w:tcW w:w="2126" w:type="dxa"/>
            <w:tcBorders>
              <w:top w:val="single" w:sz="4" w:space="0" w:color="auto"/>
              <w:left w:val="single" w:sz="4" w:space="0" w:color="auto"/>
              <w:bottom w:val="single" w:sz="4" w:space="0" w:color="auto"/>
              <w:right w:val="single" w:sz="4" w:space="0" w:color="auto"/>
            </w:tcBorders>
          </w:tcPr>
          <w:p w14:paraId="0C991E29" w14:textId="77777777" w:rsidR="002E2950" w:rsidRDefault="002E2950" w:rsidP="00D02712">
            <w:pPr>
              <w:pStyle w:val="TAL"/>
              <w:rPr>
                <w:ins w:id="603"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6926B993" w14:textId="77777777" w:rsidR="002E2950" w:rsidRDefault="002E2950" w:rsidP="00D02712">
            <w:pPr>
              <w:pStyle w:val="TAL"/>
              <w:rPr>
                <w:ins w:id="604"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0DAA1C77" w14:textId="77777777" w:rsidR="002E2950" w:rsidRDefault="002E2950" w:rsidP="00D02712">
            <w:pPr>
              <w:pStyle w:val="TAL"/>
              <w:rPr>
                <w:ins w:id="605" w:author="Kahn, Jason D. (Fed)" w:date="2024-02-05T15:22:00Z"/>
              </w:rPr>
            </w:pPr>
          </w:p>
        </w:tc>
      </w:tr>
      <w:tr w:rsidR="002E2950" w14:paraId="58D6331C" w14:textId="77777777" w:rsidTr="00D02712">
        <w:trPr>
          <w:ins w:id="606"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31E21E7B" w14:textId="77777777" w:rsidR="002E2950" w:rsidRDefault="002E2950" w:rsidP="00D02712">
            <w:pPr>
              <w:pStyle w:val="TAL"/>
              <w:rPr>
                <w:ins w:id="607" w:author="Kahn, Jason D. (Fed)" w:date="2024-02-05T15:22:00Z"/>
              </w:rPr>
            </w:pPr>
            <w:ins w:id="608" w:author="Kahn, Jason D. (Fed)" w:date="2024-02-05T15:22:00Z">
              <w:r>
                <w:t xml:space="preserve">    </w:t>
              </w:r>
              <w:proofErr w:type="spellStart"/>
              <w:r>
                <w:t>TriggeringCriteria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AB81BA4" w14:textId="77777777" w:rsidR="002E2950" w:rsidRDefault="002E2950" w:rsidP="00D02712">
            <w:pPr>
              <w:pStyle w:val="TAL"/>
              <w:rPr>
                <w:ins w:id="609" w:author="Kahn, Jason D. (Fed)" w:date="2024-02-05T15:22:00Z"/>
              </w:rPr>
            </w:pPr>
          </w:p>
        </w:tc>
        <w:tc>
          <w:tcPr>
            <w:tcW w:w="2126" w:type="dxa"/>
            <w:tcBorders>
              <w:top w:val="single" w:sz="4" w:space="0" w:color="auto"/>
              <w:left w:val="single" w:sz="4" w:space="0" w:color="auto"/>
              <w:bottom w:val="single" w:sz="4" w:space="0" w:color="auto"/>
              <w:right w:val="single" w:sz="4" w:space="0" w:color="auto"/>
            </w:tcBorders>
          </w:tcPr>
          <w:p w14:paraId="14093CF2" w14:textId="77777777" w:rsidR="002E2950" w:rsidRDefault="002E2950" w:rsidP="00D02712">
            <w:pPr>
              <w:pStyle w:val="TAL"/>
              <w:rPr>
                <w:ins w:id="610"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4173C5A3" w14:textId="77777777" w:rsidR="002E2950" w:rsidRDefault="002E2950" w:rsidP="00D02712">
            <w:pPr>
              <w:pStyle w:val="TAL"/>
              <w:rPr>
                <w:ins w:id="611"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1171E120" w14:textId="77777777" w:rsidR="002E2950" w:rsidRDefault="002E2950" w:rsidP="00D02712">
            <w:pPr>
              <w:pStyle w:val="TAL"/>
              <w:rPr>
                <w:ins w:id="612" w:author="Kahn, Jason D. (Fed)" w:date="2024-02-05T15:22:00Z"/>
              </w:rPr>
            </w:pPr>
          </w:p>
        </w:tc>
      </w:tr>
      <w:tr w:rsidR="002E2950" w14:paraId="295BF440" w14:textId="77777777" w:rsidTr="00D02712">
        <w:trPr>
          <w:ins w:id="613" w:author="Kahn, Jason D. (Fed)" w:date="2024-02-05T15:22:00Z"/>
        </w:trPr>
        <w:tc>
          <w:tcPr>
            <w:tcW w:w="2835" w:type="dxa"/>
            <w:tcBorders>
              <w:top w:val="single" w:sz="4" w:space="0" w:color="auto"/>
              <w:left w:val="single" w:sz="4" w:space="0" w:color="auto"/>
              <w:bottom w:val="single" w:sz="4" w:space="0" w:color="auto"/>
              <w:right w:val="single" w:sz="4" w:space="0" w:color="auto"/>
            </w:tcBorders>
            <w:hideMark/>
          </w:tcPr>
          <w:p w14:paraId="2C7392A3" w14:textId="77777777" w:rsidR="002E2950" w:rsidRDefault="002E2950" w:rsidP="00D02712">
            <w:pPr>
              <w:pStyle w:val="TAL"/>
              <w:rPr>
                <w:ins w:id="614" w:author="Kahn, Jason D. (Fed)" w:date="2024-02-05T15:22:00Z"/>
              </w:rPr>
            </w:pPr>
            <w:ins w:id="615" w:author="Kahn, Jason D. (Fed)" w:date="2024-02-05T15:22:00Z">
              <w:r>
                <w:t xml:space="preserve">      </w:t>
              </w:r>
              <w:proofErr w:type="spellStart"/>
              <w:r>
                <w:t>PeriodicReport</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8CD4C68" w14:textId="77777777" w:rsidR="002E2950" w:rsidRDefault="002E2950" w:rsidP="00D02712">
            <w:pPr>
              <w:pStyle w:val="TAL"/>
              <w:rPr>
                <w:ins w:id="616" w:author="Kahn, Jason D. (Fed)" w:date="2024-02-05T15:22:00Z"/>
              </w:rPr>
            </w:pPr>
          </w:p>
        </w:tc>
        <w:tc>
          <w:tcPr>
            <w:tcW w:w="2126" w:type="dxa"/>
            <w:tcBorders>
              <w:top w:val="single" w:sz="4" w:space="0" w:color="auto"/>
              <w:left w:val="single" w:sz="4" w:space="0" w:color="auto"/>
              <w:bottom w:val="single" w:sz="4" w:space="0" w:color="auto"/>
              <w:right w:val="single" w:sz="4" w:space="0" w:color="auto"/>
            </w:tcBorders>
          </w:tcPr>
          <w:p w14:paraId="26F91FC7" w14:textId="77777777" w:rsidR="002E2950" w:rsidRDefault="002E2950" w:rsidP="00D02712">
            <w:pPr>
              <w:pStyle w:val="TAL"/>
              <w:rPr>
                <w:ins w:id="617"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3E44E1A5" w14:textId="77777777" w:rsidR="002E2950" w:rsidRDefault="002E2950" w:rsidP="00D02712">
            <w:pPr>
              <w:pStyle w:val="TAL"/>
              <w:rPr>
                <w:ins w:id="618"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7391544D" w14:textId="77777777" w:rsidR="002E2950" w:rsidRDefault="002E2950" w:rsidP="00D02712">
            <w:pPr>
              <w:pStyle w:val="TAL"/>
              <w:rPr>
                <w:ins w:id="619" w:author="Kahn, Jason D. (Fed)" w:date="2024-02-05T15:22:00Z"/>
              </w:rPr>
            </w:pPr>
          </w:p>
        </w:tc>
      </w:tr>
      <w:tr w:rsidR="002E2950" w14:paraId="2910881B" w14:textId="77777777" w:rsidTr="00D02712">
        <w:trPr>
          <w:ins w:id="620" w:author="Kahn, Jason D. (Fed)" w:date="2024-02-05T15:22:00Z"/>
        </w:trPr>
        <w:tc>
          <w:tcPr>
            <w:tcW w:w="2835" w:type="dxa"/>
            <w:tcBorders>
              <w:top w:val="single" w:sz="4" w:space="0" w:color="auto"/>
              <w:left w:val="single" w:sz="4" w:space="0" w:color="auto"/>
              <w:bottom w:val="single" w:sz="4" w:space="0" w:color="auto"/>
              <w:right w:val="single" w:sz="4" w:space="0" w:color="auto"/>
            </w:tcBorders>
            <w:hideMark/>
          </w:tcPr>
          <w:p w14:paraId="47B612D7" w14:textId="77777777" w:rsidR="002E2950" w:rsidRDefault="002E2950" w:rsidP="00D02712">
            <w:pPr>
              <w:pStyle w:val="TAL"/>
              <w:rPr>
                <w:ins w:id="621" w:author="Kahn, Jason D. (Fed)" w:date="2024-02-05T15:22:00Z"/>
              </w:rPr>
            </w:pPr>
            <w:ins w:id="622" w:author="Kahn, Jason D. (Fed)" w:date="2024-02-05T15:22:00Z">
              <w:r>
                <w:t xml:space="preserve">        extension base</w:t>
              </w:r>
            </w:ins>
          </w:p>
        </w:tc>
        <w:tc>
          <w:tcPr>
            <w:tcW w:w="2126" w:type="dxa"/>
            <w:tcBorders>
              <w:top w:val="single" w:sz="4" w:space="0" w:color="auto"/>
              <w:left w:val="single" w:sz="4" w:space="0" w:color="auto"/>
              <w:bottom w:val="single" w:sz="4" w:space="0" w:color="auto"/>
              <w:right w:val="single" w:sz="4" w:space="0" w:color="auto"/>
            </w:tcBorders>
            <w:hideMark/>
          </w:tcPr>
          <w:p w14:paraId="2EFDA8E9" w14:textId="77777777" w:rsidR="002E2950" w:rsidRDefault="002E2950" w:rsidP="00D02712">
            <w:pPr>
              <w:pStyle w:val="TAL"/>
              <w:rPr>
                <w:ins w:id="623" w:author="Kahn, Jason D. (Fed)" w:date="2024-02-05T15:22:00Z"/>
              </w:rPr>
            </w:pPr>
            <w:ins w:id="624" w:author="Kahn, Jason D. (Fed)" w:date="2024-02-05T15:22:00Z">
              <w:r>
                <w:t>"15"</w:t>
              </w:r>
            </w:ins>
          </w:p>
        </w:tc>
        <w:tc>
          <w:tcPr>
            <w:tcW w:w="2126" w:type="dxa"/>
            <w:tcBorders>
              <w:top w:val="single" w:sz="4" w:space="0" w:color="auto"/>
              <w:left w:val="single" w:sz="4" w:space="0" w:color="auto"/>
              <w:bottom w:val="single" w:sz="4" w:space="0" w:color="auto"/>
              <w:right w:val="single" w:sz="4" w:space="0" w:color="auto"/>
            </w:tcBorders>
            <w:hideMark/>
          </w:tcPr>
          <w:p w14:paraId="5445AE36" w14:textId="77777777" w:rsidR="002E2950" w:rsidRDefault="002E2950" w:rsidP="00D02712">
            <w:pPr>
              <w:pStyle w:val="TAL"/>
              <w:rPr>
                <w:ins w:id="625" w:author="Kahn, Jason D. (Fed)" w:date="2024-02-05T15:22:00Z"/>
              </w:rPr>
            </w:pPr>
            <w:ins w:id="626" w:author="Kahn, Jason D. (Fed)" w:date="2024-02-05T15:22:00Z">
              <w:r>
                <w:t>periodicity of the reports (in seconds)</w:t>
              </w:r>
            </w:ins>
          </w:p>
        </w:tc>
        <w:tc>
          <w:tcPr>
            <w:tcW w:w="1418" w:type="dxa"/>
            <w:tcBorders>
              <w:top w:val="single" w:sz="4" w:space="0" w:color="auto"/>
              <w:left w:val="single" w:sz="4" w:space="0" w:color="auto"/>
              <w:bottom w:val="single" w:sz="4" w:space="0" w:color="auto"/>
              <w:right w:val="single" w:sz="4" w:space="0" w:color="auto"/>
            </w:tcBorders>
          </w:tcPr>
          <w:p w14:paraId="103936F8" w14:textId="77777777" w:rsidR="002E2950" w:rsidRDefault="002E2950" w:rsidP="00D02712">
            <w:pPr>
              <w:pStyle w:val="TAL"/>
              <w:rPr>
                <w:ins w:id="627"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7DFE8A67" w14:textId="77777777" w:rsidR="002E2950" w:rsidRDefault="002E2950" w:rsidP="00D02712">
            <w:pPr>
              <w:pStyle w:val="TAL"/>
              <w:rPr>
                <w:ins w:id="628" w:author="Kahn, Jason D. (Fed)" w:date="2024-02-05T15:22:00Z"/>
              </w:rPr>
            </w:pPr>
          </w:p>
        </w:tc>
      </w:tr>
      <w:tr w:rsidR="002E2950" w14:paraId="77B07D60" w14:textId="77777777" w:rsidTr="00D02712">
        <w:trPr>
          <w:ins w:id="629" w:author="Kahn, Jason D. (Fed)" w:date="2024-02-05T15:22:00Z"/>
        </w:trPr>
        <w:tc>
          <w:tcPr>
            <w:tcW w:w="2835" w:type="dxa"/>
            <w:tcBorders>
              <w:top w:val="single" w:sz="4" w:space="0" w:color="auto"/>
              <w:left w:val="single" w:sz="4" w:space="0" w:color="auto"/>
              <w:bottom w:val="single" w:sz="4" w:space="0" w:color="auto"/>
              <w:right w:val="single" w:sz="4" w:space="0" w:color="auto"/>
            </w:tcBorders>
            <w:hideMark/>
          </w:tcPr>
          <w:p w14:paraId="7A4242DB" w14:textId="77777777" w:rsidR="002E2950" w:rsidRDefault="002E2950" w:rsidP="00D02712">
            <w:pPr>
              <w:pStyle w:val="TAL"/>
              <w:rPr>
                <w:ins w:id="630" w:author="Kahn, Jason D. (Fed)" w:date="2024-02-05T15:22:00Z"/>
              </w:rPr>
            </w:pPr>
            <w:ins w:id="631" w:author="Kahn, Jason D. (Fed)" w:date="2024-02-05T15:22:00Z">
              <w:r>
                <w:t xml:space="preserve">          </w:t>
              </w:r>
              <w:proofErr w:type="spellStart"/>
              <w:r>
                <w:t>TiggerID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5B0BBD99" w14:textId="77777777" w:rsidR="002E2950" w:rsidRDefault="002E2950" w:rsidP="00D02712">
            <w:pPr>
              <w:pStyle w:val="TAL"/>
              <w:rPr>
                <w:ins w:id="632" w:author="Kahn, Jason D. (Fed)" w:date="2024-02-05T15:22:00Z"/>
              </w:rPr>
            </w:pPr>
            <w:ins w:id="633" w:author="Kahn, Jason D. (Fed)" w:date="2024-02-05T15:22:00Z">
              <w:r>
                <w:t>"PERIODIC"</w:t>
              </w:r>
            </w:ins>
          </w:p>
        </w:tc>
        <w:tc>
          <w:tcPr>
            <w:tcW w:w="2126" w:type="dxa"/>
            <w:tcBorders>
              <w:top w:val="single" w:sz="4" w:space="0" w:color="auto"/>
              <w:left w:val="single" w:sz="4" w:space="0" w:color="auto"/>
              <w:bottom w:val="single" w:sz="4" w:space="0" w:color="auto"/>
              <w:right w:val="single" w:sz="4" w:space="0" w:color="auto"/>
            </w:tcBorders>
          </w:tcPr>
          <w:p w14:paraId="6C75821A" w14:textId="77777777" w:rsidR="002E2950" w:rsidRDefault="002E2950" w:rsidP="00D02712">
            <w:pPr>
              <w:pStyle w:val="TAL"/>
              <w:rPr>
                <w:ins w:id="634"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730D1262" w14:textId="77777777" w:rsidR="002E2950" w:rsidRDefault="002E2950" w:rsidP="00D02712">
            <w:pPr>
              <w:pStyle w:val="TAL"/>
              <w:rPr>
                <w:ins w:id="635"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57872C04" w14:textId="77777777" w:rsidR="002E2950" w:rsidRDefault="002E2950" w:rsidP="00D02712">
            <w:pPr>
              <w:pStyle w:val="TAL"/>
              <w:rPr>
                <w:ins w:id="636" w:author="Kahn, Jason D. (Fed)" w:date="2024-02-05T15:22:00Z"/>
              </w:rPr>
            </w:pPr>
          </w:p>
        </w:tc>
      </w:tr>
    </w:tbl>
    <w:p w14:paraId="48C6C99B" w14:textId="77777777" w:rsidR="002E2950" w:rsidRDefault="002E2950" w:rsidP="002E2950">
      <w:pPr>
        <w:rPr>
          <w:ins w:id="637" w:author="Kahn, Jason D. (Fed)" w:date="2024-02-05T15:22:00Z"/>
        </w:rPr>
      </w:pPr>
    </w:p>
    <w:p w14:paraId="0D31115C" w14:textId="1A6551F6" w:rsidR="002E2950" w:rsidRDefault="002E2950" w:rsidP="002E2950">
      <w:pPr>
        <w:pStyle w:val="TH"/>
        <w:rPr>
          <w:ins w:id="638" w:author="Kahn, Jason D. (Fed)" w:date="2024-02-05T15:22:00Z"/>
        </w:rPr>
      </w:pPr>
      <w:ins w:id="639" w:author="Kahn, Jason D. (Fed)" w:date="2024-02-05T15:22:00Z">
        <w:r>
          <w:lastRenderedPageBreak/>
          <w:t xml:space="preserve">Table </w:t>
        </w:r>
      </w:ins>
      <w:ins w:id="640" w:author="Kahn, Jason D. (Fed)" w:date="2024-02-06T13:53:00Z">
        <w:r w:rsidR="008A35A6">
          <w:t>6.9.1</w:t>
        </w:r>
      </w:ins>
      <w:ins w:id="641" w:author="Kahn, Jason D. (Fed)" w:date="2024-02-05T15:22:00Z">
        <w:r>
          <w:t xml:space="preserve">.3.3-4: SIP MESSAGE from the SS (Step 8, Table </w:t>
        </w:r>
      </w:ins>
      <w:ins w:id="642" w:author="Kahn, Jason D. (Fed)" w:date="2024-02-06T13:53:00Z">
        <w:r w:rsidR="008A35A6">
          <w:t>6.9.1</w:t>
        </w:r>
      </w:ins>
      <w:ins w:id="643" w:author="Kahn, Jason D. (Fed)" w:date="2024-02-05T15:22:00Z">
        <w:r>
          <w:t>.3.2-1;</w:t>
        </w:r>
        <w:r>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E2950" w14:paraId="25B15515" w14:textId="77777777" w:rsidTr="00D02712">
        <w:trPr>
          <w:ins w:id="644" w:author="Kahn, Jason D. (Fed)" w:date="2024-02-05T15:22:00Z"/>
        </w:trPr>
        <w:tc>
          <w:tcPr>
            <w:tcW w:w="9645" w:type="dxa"/>
            <w:gridSpan w:val="5"/>
            <w:tcBorders>
              <w:top w:val="single" w:sz="4" w:space="0" w:color="auto"/>
              <w:left w:val="single" w:sz="4" w:space="0" w:color="auto"/>
              <w:bottom w:val="single" w:sz="4" w:space="0" w:color="auto"/>
              <w:right w:val="single" w:sz="4" w:space="0" w:color="auto"/>
            </w:tcBorders>
            <w:hideMark/>
          </w:tcPr>
          <w:p w14:paraId="2E73A5EE" w14:textId="77777777" w:rsidR="002E2950" w:rsidRDefault="002E2950" w:rsidP="00D02712">
            <w:pPr>
              <w:pStyle w:val="TAL"/>
              <w:rPr>
                <w:ins w:id="645" w:author="Kahn, Jason D. (Fed)" w:date="2024-02-05T15:22:00Z"/>
                <w:szCs w:val="18"/>
              </w:rPr>
            </w:pPr>
            <w:ins w:id="646" w:author="Kahn, Jason D. (Fed)" w:date="2024-02-05T15:22:00Z">
              <w:r>
                <w:t>Derivation Path: TS 36.579-1 [2], Table 5.5.2.7.2-1, condition LOCATION-INFO</w:t>
              </w:r>
            </w:ins>
          </w:p>
        </w:tc>
      </w:tr>
      <w:tr w:rsidR="002E2950" w14:paraId="199F2A39" w14:textId="77777777" w:rsidTr="00D02712">
        <w:trPr>
          <w:ins w:id="647" w:author="Kahn, Jason D. (Fed)" w:date="2024-02-05T15:22:00Z"/>
        </w:trPr>
        <w:tc>
          <w:tcPr>
            <w:tcW w:w="2837" w:type="dxa"/>
            <w:tcBorders>
              <w:top w:val="single" w:sz="4" w:space="0" w:color="auto"/>
              <w:left w:val="single" w:sz="4" w:space="0" w:color="auto"/>
              <w:bottom w:val="single" w:sz="4" w:space="0" w:color="auto"/>
              <w:right w:val="single" w:sz="4" w:space="0" w:color="auto"/>
            </w:tcBorders>
            <w:hideMark/>
          </w:tcPr>
          <w:p w14:paraId="1F19D442" w14:textId="77777777" w:rsidR="002E2950" w:rsidRDefault="002E2950" w:rsidP="00D02712">
            <w:pPr>
              <w:pStyle w:val="TAH"/>
              <w:rPr>
                <w:ins w:id="648" w:author="Kahn, Jason D. (Fed)" w:date="2024-02-05T15:22:00Z"/>
              </w:rPr>
            </w:pPr>
            <w:ins w:id="649" w:author="Kahn, Jason D. (Fed)" w:date="2024-02-05T15:22: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CF0A259" w14:textId="77777777" w:rsidR="002E2950" w:rsidRDefault="002E2950" w:rsidP="00D02712">
            <w:pPr>
              <w:pStyle w:val="TAH"/>
              <w:rPr>
                <w:ins w:id="650" w:author="Kahn, Jason D. (Fed)" w:date="2024-02-05T15:22:00Z"/>
              </w:rPr>
            </w:pPr>
            <w:ins w:id="651" w:author="Kahn, Jason D. (Fed)" w:date="2024-02-05T15:22: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690F6E9" w14:textId="77777777" w:rsidR="002E2950" w:rsidRDefault="002E2950" w:rsidP="00D02712">
            <w:pPr>
              <w:pStyle w:val="TAH"/>
              <w:rPr>
                <w:ins w:id="652" w:author="Kahn, Jason D. (Fed)" w:date="2024-02-05T15:22:00Z"/>
              </w:rPr>
            </w:pPr>
            <w:ins w:id="653" w:author="Kahn, Jason D. (Fed)" w:date="2024-02-05T15:22: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325D4CE5" w14:textId="77777777" w:rsidR="002E2950" w:rsidRDefault="002E2950" w:rsidP="00D02712">
            <w:pPr>
              <w:pStyle w:val="TAH"/>
              <w:rPr>
                <w:ins w:id="654" w:author="Kahn, Jason D. (Fed)" w:date="2024-02-05T15:22:00Z"/>
              </w:rPr>
            </w:pPr>
            <w:ins w:id="655" w:author="Kahn, Jason D. (Fed)" w:date="2024-02-05T15:22: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405BB798" w14:textId="77777777" w:rsidR="002E2950" w:rsidRDefault="002E2950" w:rsidP="00D02712">
            <w:pPr>
              <w:pStyle w:val="TAH"/>
              <w:rPr>
                <w:ins w:id="656" w:author="Kahn, Jason D. (Fed)" w:date="2024-02-05T15:22:00Z"/>
              </w:rPr>
            </w:pPr>
            <w:ins w:id="657" w:author="Kahn, Jason D. (Fed)" w:date="2024-02-05T15:22:00Z">
              <w:r>
                <w:t>Condition</w:t>
              </w:r>
            </w:ins>
          </w:p>
        </w:tc>
      </w:tr>
      <w:tr w:rsidR="002E2950" w14:paraId="5945D2E7" w14:textId="77777777" w:rsidTr="00D02712">
        <w:trPr>
          <w:ins w:id="658"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0A2384AF" w14:textId="77777777" w:rsidR="002E2950" w:rsidRPr="00303ED7" w:rsidRDefault="002E2950" w:rsidP="00D02712">
            <w:pPr>
              <w:pStyle w:val="TAL"/>
              <w:rPr>
                <w:ins w:id="659" w:author="Kahn, Jason D. (Fed)" w:date="2024-02-05T15:22:00Z"/>
                <w:b/>
              </w:rPr>
            </w:pPr>
            <w:ins w:id="660" w:author="Kahn, Jason D. (Fed)" w:date="2024-02-05T15:22: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0FA5D4FD" w14:textId="77777777" w:rsidR="002E2950" w:rsidRDefault="002E2950" w:rsidP="00D02712">
            <w:pPr>
              <w:pStyle w:val="TAL"/>
              <w:rPr>
                <w:ins w:id="661" w:author="Kahn, Jason D. (Fed)" w:date="2024-02-05T15:22:00Z"/>
              </w:rPr>
            </w:pPr>
          </w:p>
        </w:tc>
        <w:tc>
          <w:tcPr>
            <w:tcW w:w="2127" w:type="dxa"/>
            <w:tcBorders>
              <w:top w:val="single" w:sz="4" w:space="0" w:color="auto"/>
              <w:left w:val="single" w:sz="4" w:space="0" w:color="auto"/>
              <w:bottom w:val="single" w:sz="4" w:space="0" w:color="auto"/>
              <w:right w:val="single" w:sz="4" w:space="0" w:color="auto"/>
            </w:tcBorders>
          </w:tcPr>
          <w:p w14:paraId="67E8B637" w14:textId="77777777" w:rsidR="002E2950" w:rsidRDefault="002E2950" w:rsidP="00D02712">
            <w:pPr>
              <w:pStyle w:val="TAL"/>
              <w:rPr>
                <w:ins w:id="662"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65A340AF" w14:textId="77777777" w:rsidR="002E2950" w:rsidRDefault="002E2950" w:rsidP="00D02712">
            <w:pPr>
              <w:pStyle w:val="TAL"/>
              <w:rPr>
                <w:ins w:id="663"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42F55835" w14:textId="77777777" w:rsidR="002E2950" w:rsidRDefault="002E2950" w:rsidP="00D02712">
            <w:pPr>
              <w:pStyle w:val="TAL"/>
              <w:rPr>
                <w:ins w:id="664" w:author="Kahn, Jason D. (Fed)" w:date="2024-02-05T15:22:00Z"/>
              </w:rPr>
            </w:pPr>
          </w:p>
        </w:tc>
      </w:tr>
      <w:tr w:rsidR="002E2950" w14:paraId="7FB8F62D" w14:textId="77777777" w:rsidTr="00D02712">
        <w:trPr>
          <w:ins w:id="665"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66B8C61A" w14:textId="77777777" w:rsidR="002E2950" w:rsidRDefault="002E2950" w:rsidP="00D02712">
            <w:pPr>
              <w:pStyle w:val="TAL"/>
              <w:rPr>
                <w:ins w:id="666" w:author="Kahn, Jason D. (Fed)" w:date="2024-02-05T15:22:00Z"/>
                <w:b/>
                <w:bCs/>
              </w:rPr>
            </w:pPr>
            <w:ins w:id="667" w:author="Kahn, Jason D. (Fed)" w:date="2024-02-05T15:2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5994B9A5" w14:textId="77777777" w:rsidR="002E2950" w:rsidRDefault="002E2950" w:rsidP="00D02712">
            <w:pPr>
              <w:pStyle w:val="TAL"/>
              <w:rPr>
                <w:ins w:id="668" w:author="Kahn, Jason D. (Fed)" w:date="2024-02-05T15:22:00Z"/>
              </w:rPr>
            </w:pPr>
          </w:p>
        </w:tc>
        <w:tc>
          <w:tcPr>
            <w:tcW w:w="2127" w:type="dxa"/>
            <w:tcBorders>
              <w:top w:val="single" w:sz="4" w:space="0" w:color="auto"/>
              <w:left w:val="single" w:sz="4" w:space="0" w:color="auto"/>
              <w:bottom w:val="single" w:sz="4" w:space="0" w:color="auto"/>
              <w:right w:val="single" w:sz="4" w:space="0" w:color="auto"/>
            </w:tcBorders>
            <w:hideMark/>
          </w:tcPr>
          <w:p w14:paraId="39A2E5DA" w14:textId="77777777" w:rsidR="002E2950" w:rsidRPr="00303ED7" w:rsidRDefault="002E2950" w:rsidP="00D02712">
            <w:pPr>
              <w:pStyle w:val="TAL"/>
              <w:rPr>
                <w:ins w:id="669" w:author="Kahn, Jason D. (Fed)" w:date="2024-02-05T15:22:00Z"/>
                <w:b/>
              </w:rPr>
            </w:pPr>
            <w:ins w:id="670" w:author="Kahn, Jason D. (Fed)" w:date="2024-02-05T15:22:00Z">
              <w:r>
                <w:rPr>
                  <w:b/>
                </w:rPr>
                <w:t>MCVideo</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3958C026" w14:textId="77777777" w:rsidR="002E2950" w:rsidRDefault="002E2950" w:rsidP="00D02712">
            <w:pPr>
              <w:pStyle w:val="TAL"/>
              <w:rPr>
                <w:ins w:id="671"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1CD0577C" w14:textId="77777777" w:rsidR="002E2950" w:rsidRDefault="002E2950" w:rsidP="00D02712">
            <w:pPr>
              <w:pStyle w:val="TAL"/>
              <w:rPr>
                <w:ins w:id="672" w:author="Kahn, Jason D. (Fed)" w:date="2024-02-05T15:22:00Z"/>
              </w:rPr>
            </w:pPr>
          </w:p>
        </w:tc>
      </w:tr>
      <w:tr w:rsidR="002E2950" w14:paraId="1B782E71" w14:textId="77777777" w:rsidTr="00D02712">
        <w:trPr>
          <w:ins w:id="673"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75C91D25" w14:textId="77777777" w:rsidR="002E2950" w:rsidRDefault="002E2950" w:rsidP="00D02712">
            <w:pPr>
              <w:pStyle w:val="TAL"/>
              <w:rPr>
                <w:ins w:id="674" w:author="Kahn, Jason D. (Fed)" w:date="2024-02-05T15:22:00Z"/>
                <w:b/>
                <w:bCs/>
              </w:rPr>
            </w:pPr>
            <w:ins w:id="675" w:author="Kahn, Jason D. (Fed)" w:date="2024-02-05T15:22: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F701DEF" w14:textId="4C0DA2F8" w:rsidR="002E2950" w:rsidRDefault="002E2950" w:rsidP="00D02712">
            <w:pPr>
              <w:pStyle w:val="TAL"/>
              <w:rPr>
                <w:ins w:id="676" w:author="Kahn, Jason D. (Fed)" w:date="2024-02-05T15:22:00Z"/>
              </w:rPr>
            </w:pPr>
            <w:ins w:id="677" w:author="Kahn, Jason D. (Fed)" w:date="2024-02-05T15:22:00Z">
              <w:r>
                <w:t xml:space="preserve">MCVideo-info as described in Table </w:t>
              </w:r>
            </w:ins>
            <w:ins w:id="678" w:author="Kahn, Jason D. (Fed)" w:date="2024-02-06T13:53:00Z">
              <w:r w:rsidR="008A35A6">
                <w:t>6.9.1</w:t>
              </w:r>
            </w:ins>
            <w:ins w:id="679" w:author="Kahn, Jason D. (Fed)" w:date="2024-02-05T15:22:00Z">
              <w:r>
                <w:t>.3.3-2</w:t>
              </w:r>
            </w:ins>
          </w:p>
        </w:tc>
        <w:tc>
          <w:tcPr>
            <w:tcW w:w="2127" w:type="dxa"/>
            <w:tcBorders>
              <w:top w:val="single" w:sz="4" w:space="0" w:color="auto"/>
              <w:left w:val="single" w:sz="4" w:space="0" w:color="auto"/>
              <w:bottom w:val="single" w:sz="4" w:space="0" w:color="auto"/>
              <w:right w:val="single" w:sz="4" w:space="0" w:color="auto"/>
            </w:tcBorders>
          </w:tcPr>
          <w:p w14:paraId="4B393FA7" w14:textId="77777777" w:rsidR="002E2950" w:rsidRDefault="002E2950" w:rsidP="00D02712">
            <w:pPr>
              <w:pStyle w:val="TAL"/>
              <w:rPr>
                <w:ins w:id="680"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6E4BBDBC" w14:textId="77777777" w:rsidR="002E2950" w:rsidRDefault="002E2950" w:rsidP="00D02712">
            <w:pPr>
              <w:pStyle w:val="TAL"/>
              <w:rPr>
                <w:ins w:id="681"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6ABACDDB" w14:textId="77777777" w:rsidR="002E2950" w:rsidRDefault="002E2950" w:rsidP="00D02712">
            <w:pPr>
              <w:pStyle w:val="TAL"/>
              <w:rPr>
                <w:ins w:id="682" w:author="Kahn, Jason D. (Fed)" w:date="2024-02-05T15:22:00Z"/>
              </w:rPr>
            </w:pPr>
          </w:p>
        </w:tc>
      </w:tr>
      <w:tr w:rsidR="002E2950" w14:paraId="078EC500" w14:textId="77777777" w:rsidTr="00D02712">
        <w:trPr>
          <w:ins w:id="683"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6C9A5D65" w14:textId="77777777" w:rsidR="002E2950" w:rsidRDefault="002E2950" w:rsidP="00D02712">
            <w:pPr>
              <w:pStyle w:val="TAL"/>
              <w:rPr>
                <w:ins w:id="684" w:author="Kahn, Jason D. (Fed)" w:date="2024-02-05T15:22:00Z"/>
                <w:b/>
                <w:bCs/>
              </w:rPr>
            </w:pPr>
            <w:ins w:id="685" w:author="Kahn, Jason D. (Fed)" w:date="2024-02-05T15:2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78FDDC4E" w14:textId="77777777" w:rsidR="002E2950" w:rsidRDefault="002E2950" w:rsidP="00D02712">
            <w:pPr>
              <w:pStyle w:val="TAL"/>
              <w:rPr>
                <w:ins w:id="686" w:author="Kahn, Jason D. (Fed)" w:date="2024-02-05T15:22:00Z"/>
              </w:rPr>
            </w:pPr>
          </w:p>
        </w:tc>
        <w:tc>
          <w:tcPr>
            <w:tcW w:w="2127" w:type="dxa"/>
            <w:tcBorders>
              <w:top w:val="single" w:sz="4" w:space="0" w:color="auto"/>
              <w:left w:val="single" w:sz="4" w:space="0" w:color="auto"/>
              <w:bottom w:val="single" w:sz="4" w:space="0" w:color="auto"/>
              <w:right w:val="single" w:sz="4" w:space="0" w:color="auto"/>
            </w:tcBorders>
            <w:hideMark/>
          </w:tcPr>
          <w:p w14:paraId="3DF99CD7" w14:textId="77777777" w:rsidR="002E2950" w:rsidRPr="00303ED7" w:rsidRDefault="002E2950" w:rsidP="00D02712">
            <w:pPr>
              <w:pStyle w:val="TAL"/>
              <w:rPr>
                <w:ins w:id="687" w:author="Kahn, Jason D. (Fed)" w:date="2024-02-05T15:22:00Z"/>
                <w:b/>
              </w:rPr>
            </w:pPr>
            <w:ins w:id="688" w:author="Kahn, Jason D. (Fed)" w:date="2024-02-05T15:22: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2C02AB5D" w14:textId="77777777" w:rsidR="002E2950" w:rsidRDefault="002E2950" w:rsidP="00D02712">
            <w:pPr>
              <w:pStyle w:val="TAL"/>
              <w:rPr>
                <w:ins w:id="689" w:author="Kahn, Jason D. (Fed)" w:date="2024-02-05T15:22:00Z"/>
              </w:rPr>
            </w:pPr>
            <w:ins w:id="690" w:author="Kahn, Jason D. (Fed)" w:date="2024-02-05T15:22:00Z">
              <w:r>
                <w:t>TS 24.281 [26] clause F.3</w:t>
              </w:r>
            </w:ins>
          </w:p>
        </w:tc>
        <w:tc>
          <w:tcPr>
            <w:tcW w:w="1135" w:type="dxa"/>
            <w:tcBorders>
              <w:top w:val="single" w:sz="4" w:space="0" w:color="auto"/>
              <w:left w:val="single" w:sz="4" w:space="0" w:color="auto"/>
              <w:bottom w:val="single" w:sz="4" w:space="0" w:color="auto"/>
              <w:right w:val="single" w:sz="4" w:space="0" w:color="auto"/>
            </w:tcBorders>
            <w:vAlign w:val="bottom"/>
          </w:tcPr>
          <w:p w14:paraId="7D74DEA8" w14:textId="77777777" w:rsidR="002E2950" w:rsidRDefault="002E2950" w:rsidP="00D02712">
            <w:pPr>
              <w:pStyle w:val="TAL"/>
              <w:rPr>
                <w:ins w:id="691" w:author="Kahn, Jason D. (Fed)" w:date="2024-02-05T15:22:00Z"/>
              </w:rPr>
            </w:pPr>
          </w:p>
        </w:tc>
      </w:tr>
      <w:tr w:rsidR="002E2950" w14:paraId="7197CE68" w14:textId="77777777" w:rsidTr="00D02712">
        <w:trPr>
          <w:ins w:id="692"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0B284F1E" w14:textId="77777777" w:rsidR="002E2950" w:rsidRDefault="002E2950" w:rsidP="00D02712">
            <w:pPr>
              <w:pStyle w:val="TAL"/>
              <w:rPr>
                <w:ins w:id="693" w:author="Kahn, Jason D. (Fed)" w:date="2024-02-05T15:22:00Z"/>
              </w:rPr>
            </w:pPr>
            <w:ins w:id="694" w:author="Kahn, Jason D. (Fed)" w:date="2024-02-05T15:22: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46FFBA1" w14:textId="0EFC2169" w:rsidR="002E2950" w:rsidRDefault="002E2950" w:rsidP="00D02712">
            <w:pPr>
              <w:pStyle w:val="TAL"/>
              <w:rPr>
                <w:ins w:id="695" w:author="Kahn, Jason D. (Fed)" w:date="2024-02-05T15:22:00Z"/>
              </w:rPr>
            </w:pPr>
            <w:ins w:id="696" w:author="Kahn, Jason D. (Fed)" w:date="2024-02-05T15:22:00Z">
              <w:r>
                <w:t xml:space="preserve">Location-info as described in Table </w:t>
              </w:r>
            </w:ins>
            <w:ins w:id="697" w:author="Kahn, Jason D. (Fed)" w:date="2024-02-06T13:53:00Z">
              <w:r w:rsidR="008A35A6">
                <w:t>6.9.1</w:t>
              </w:r>
            </w:ins>
            <w:ins w:id="698" w:author="Kahn, Jason D. (Fed)" w:date="2024-02-05T15:22:00Z">
              <w:r>
                <w:t>.3.3-5</w:t>
              </w:r>
            </w:ins>
          </w:p>
        </w:tc>
        <w:tc>
          <w:tcPr>
            <w:tcW w:w="2127" w:type="dxa"/>
            <w:tcBorders>
              <w:top w:val="single" w:sz="4" w:space="0" w:color="auto"/>
              <w:left w:val="single" w:sz="4" w:space="0" w:color="auto"/>
              <w:bottom w:val="single" w:sz="4" w:space="0" w:color="auto"/>
              <w:right w:val="single" w:sz="4" w:space="0" w:color="auto"/>
            </w:tcBorders>
          </w:tcPr>
          <w:p w14:paraId="77151F22" w14:textId="77777777" w:rsidR="002E2950" w:rsidRDefault="002E2950" w:rsidP="00D02712">
            <w:pPr>
              <w:pStyle w:val="TAL"/>
              <w:rPr>
                <w:ins w:id="699"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00585EC8" w14:textId="77777777" w:rsidR="002E2950" w:rsidRDefault="002E2950" w:rsidP="00D02712">
            <w:pPr>
              <w:pStyle w:val="TAL"/>
              <w:rPr>
                <w:ins w:id="700"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5938C2D8" w14:textId="77777777" w:rsidR="002E2950" w:rsidRDefault="002E2950" w:rsidP="00D02712">
            <w:pPr>
              <w:pStyle w:val="TAL"/>
              <w:rPr>
                <w:ins w:id="701" w:author="Kahn, Jason D. (Fed)" w:date="2024-02-05T15:22:00Z"/>
              </w:rPr>
            </w:pPr>
          </w:p>
        </w:tc>
      </w:tr>
    </w:tbl>
    <w:p w14:paraId="67D65042" w14:textId="77777777" w:rsidR="002E2950" w:rsidRDefault="002E2950" w:rsidP="002E2950">
      <w:pPr>
        <w:rPr>
          <w:ins w:id="702" w:author="Kahn, Jason D. (Fed)" w:date="2024-02-05T15:22:00Z"/>
        </w:rPr>
      </w:pPr>
    </w:p>
    <w:p w14:paraId="23D1E425" w14:textId="5B2211B5" w:rsidR="002E2950" w:rsidRDefault="002E2950" w:rsidP="002E2950">
      <w:pPr>
        <w:pStyle w:val="TH"/>
        <w:rPr>
          <w:ins w:id="703" w:author="Kahn, Jason D. (Fed)" w:date="2024-02-05T15:22:00Z"/>
        </w:rPr>
      </w:pPr>
      <w:ins w:id="704" w:author="Kahn, Jason D. (Fed)" w:date="2024-02-05T15:22:00Z">
        <w:r>
          <w:t xml:space="preserve">Table </w:t>
        </w:r>
      </w:ins>
      <w:ins w:id="705" w:author="Kahn, Jason D. (Fed)" w:date="2024-02-06T13:53:00Z">
        <w:r w:rsidR="008A35A6">
          <w:t>6.9.1</w:t>
        </w:r>
      </w:ins>
      <w:ins w:id="706" w:author="Kahn, Jason D. (Fed)" w:date="2024-02-05T15:22:00Z">
        <w:r>
          <w:t xml:space="preserve">.3.3-5: Location-Info in SIP MESSAGE (Table </w:t>
        </w:r>
      </w:ins>
      <w:ins w:id="707" w:author="Kahn, Jason D. (Fed)" w:date="2024-02-06T13:53:00Z">
        <w:r w:rsidR="008A35A6">
          <w:t>6.9.1</w:t>
        </w:r>
      </w:ins>
      <w:ins w:id="708" w:author="Kahn, Jason D. (Fed)" w:date="2024-02-05T15:22:00Z">
        <w:r>
          <w:t>.3.3-4)</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E2950" w14:paraId="5C68B663" w14:textId="77777777" w:rsidTr="00D02712">
        <w:trPr>
          <w:ins w:id="709" w:author="Kahn, Jason D. (Fed)" w:date="2024-02-05T15:22:00Z"/>
        </w:trPr>
        <w:tc>
          <w:tcPr>
            <w:tcW w:w="9639" w:type="dxa"/>
            <w:tcBorders>
              <w:top w:val="single" w:sz="4" w:space="0" w:color="auto"/>
              <w:left w:val="single" w:sz="4" w:space="0" w:color="auto"/>
              <w:bottom w:val="single" w:sz="4" w:space="0" w:color="auto"/>
              <w:right w:val="single" w:sz="4" w:space="0" w:color="auto"/>
            </w:tcBorders>
            <w:hideMark/>
          </w:tcPr>
          <w:p w14:paraId="462A360F" w14:textId="77777777" w:rsidR="002E2950" w:rsidRDefault="002E2950" w:rsidP="00D02712">
            <w:pPr>
              <w:pStyle w:val="TAL"/>
              <w:rPr>
                <w:ins w:id="710" w:author="Kahn, Jason D. (Fed)" w:date="2024-02-05T15:22:00Z"/>
                <w:szCs w:val="18"/>
              </w:rPr>
            </w:pPr>
            <w:ins w:id="711" w:author="Kahn, Jason D. (Fed)" w:date="2024-02-05T15:22:00Z">
              <w:r>
                <w:t>Derivation Path: TS 36.579-1 [2], Table 5.5.3.4.3-2</w:t>
              </w:r>
            </w:ins>
          </w:p>
        </w:tc>
      </w:tr>
    </w:tbl>
    <w:p w14:paraId="3829E51B" w14:textId="77777777" w:rsidR="002E2950" w:rsidRDefault="002E2950" w:rsidP="002E2950">
      <w:pPr>
        <w:rPr>
          <w:ins w:id="712" w:author="Kahn, Jason D. (Fed)" w:date="2024-02-05T15:22:00Z"/>
        </w:rPr>
      </w:pPr>
    </w:p>
    <w:p w14:paraId="3A47214A" w14:textId="4D876D45" w:rsidR="002E2950" w:rsidRDefault="002E2950" w:rsidP="002E2950">
      <w:pPr>
        <w:pStyle w:val="TH"/>
        <w:rPr>
          <w:ins w:id="713" w:author="Kahn, Jason D. (Fed)" w:date="2024-02-05T15:22:00Z"/>
        </w:rPr>
      </w:pPr>
      <w:ins w:id="714" w:author="Kahn, Jason D. (Fed)" w:date="2024-02-05T15:22:00Z">
        <w:r>
          <w:t xml:space="preserve">Table </w:t>
        </w:r>
      </w:ins>
      <w:ins w:id="715" w:author="Kahn, Jason D. (Fed)" w:date="2024-02-06T13:53:00Z">
        <w:r w:rsidR="008A35A6">
          <w:t>6.9.1</w:t>
        </w:r>
      </w:ins>
      <w:ins w:id="716" w:author="Kahn, Jason D. (Fed)" w:date="2024-02-05T15:22:00Z">
        <w:r>
          <w:t xml:space="preserve">.3.3-6: SIP MESSAGE from the UE (Step 10, Table </w:t>
        </w:r>
      </w:ins>
      <w:ins w:id="717" w:author="Kahn, Jason D. (Fed)" w:date="2024-02-06T13:53:00Z">
        <w:r w:rsidR="008A35A6">
          <w:t>6.9.1</w:t>
        </w:r>
      </w:ins>
      <w:ins w:id="718" w:author="Kahn, Jason D. (Fed)" w:date="2024-02-05T15:22:00Z">
        <w:r>
          <w:t>.3.2-1;</w:t>
        </w:r>
        <w:r>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E2950" w14:paraId="62469FAF" w14:textId="77777777" w:rsidTr="00D02712">
        <w:trPr>
          <w:ins w:id="719" w:author="Kahn, Jason D. (Fed)" w:date="2024-02-05T15:22:00Z"/>
        </w:trPr>
        <w:tc>
          <w:tcPr>
            <w:tcW w:w="9645" w:type="dxa"/>
            <w:gridSpan w:val="5"/>
            <w:tcBorders>
              <w:top w:val="single" w:sz="4" w:space="0" w:color="auto"/>
              <w:left w:val="single" w:sz="4" w:space="0" w:color="auto"/>
              <w:bottom w:val="single" w:sz="4" w:space="0" w:color="auto"/>
              <w:right w:val="single" w:sz="4" w:space="0" w:color="auto"/>
            </w:tcBorders>
            <w:hideMark/>
          </w:tcPr>
          <w:p w14:paraId="55D4DD9C" w14:textId="77777777" w:rsidR="002E2950" w:rsidRDefault="002E2950" w:rsidP="00D02712">
            <w:pPr>
              <w:pStyle w:val="TAL"/>
              <w:rPr>
                <w:ins w:id="720" w:author="Kahn, Jason D. (Fed)" w:date="2024-02-05T15:22:00Z"/>
                <w:szCs w:val="18"/>
              </w:rPr>
            </w:pPr>
            <w:ins w:id="721" w:author="Kahn, Jason D. (Fed)" w:date="2024-02-05T15:22:00Z">
              <w:r>
                <w:t>Derivation Path: TS 36.579-1 [2], Table 5.5.2.7.1-1, condition LOCATION_REPORT</w:t>
              </w:r>
            </w:ins>
          </w:p>
        </w:tc>
      </w:tr>
      <w:tr w:rsidR="002E2950" w14:paraId="0D198A45" w14:textId="77777777" w:rsidTr="00D02712">
        <w:trPr>
          <w:ins w:id="722" w:author="Kahn, Jason D. (Fed)" w:date="2024-02-05T15:22:00Z"/>
        </w:trPr>
        <w:tc>
          <w:tcPr>
            <w:tcW w:w="2837" w:type="dxa"/>
            <w:tcBorders>
              <w:top w:val="single" w:sz="4" w:space="0" w:color="auto"/>
              <w:left w:val="single" w:sz="4" w:space="0" w:color="auto"/>
              <w:bottom w:val="single" w:sz="4" w:space="0" w:color="auto"/>
              <w:right w:val="single" w:sz="4" w:space="0" w:color="auto"/>
            </w:tcBorders>
            <w:hideMark/>
          </w:tcPr>
          <w:p w14:paraId="4A68D9A3" w14:textId="77777777" w:rsidR="002E2950" w:rsidRDefault="002E2950" w:rsidP="00D02712">
            <w:pPr>
              <w:pStyle w:val="TAH"/>
              <w:rPr>
                <w:ins w:id="723" w:author="Kahn, Jason D. (Fed)" w:date="2024-02-05T15:22:00Z"/>
              </w:rPr>
            </w:pPr>
            <w:ins w:id="724" w:author="Kahn, Jason D. (Fed)" w:date="2024-02-05T15:22: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3720C9F" w14:textId="77777777" w:rsidR="002E2950" w:rsidRDefault="002E2950" w:rsidP="00D02712">
            <w:pPr>
              <w:pStyle w:val="TAH"/>
              <w:rPr>
                <w:ins w:id="725" w:author="Kahn, Jason D. (Fed)" w:date="2024-02-05T15:22:00Z"/>
              </w:rPr>
            </w:pPr>
            <w:ins w:id="726" w:author="Kahn, Jason D. (Fed)" w:date="2024-02-05T15:22: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95AF166" w14:textId="77777777" w:rsidR="002E2950" w:rsidRDefault="002E2950" w:rsidP="00D02712">
            <w:pPr>
              <w:pStyle w:val="TAH"/>
              <w:rPr>
                <w:ins w:id="727" w:author="Kahn, Jason D. (Fed)" w:date="2024-02-05T15:22:00Z"/>
              </w:rPr>
            </w:pPr>
            <w:ins w:id="728" w:author="Kahn, Jason D. (Fed)" w:date="2024-02-05T15:22: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70EBB463" w14:textId="77777777" w:rsidR="002E2950" w:rsidRDefault="002E2950" w:rsidP="00D02712">
            <w:pPr>
              <w:pStyle w:val="TAH"/>
              <w:rPr>
                <w:ins w:id="729" w:author="Kahn, Jason D. (Fed)" w:date="2024-02-05T15:22:00Z"/>
              </w:rPr>
            </w:pPr>
            <w:ins w:id="730" w:author="Kahn, Jason D. (Fed)" w:date="2024-02-05T15:22: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1D742E1B" w14:textId="77777777" w:rsidR="002E2950" w:rsidRDefault="002E2950" w:rsidP="00D02712">
            <w:pPr>
              <w:pStyle w:val="TAH"/>
              <w:rPr>
                <w:ins w:id="731" w:author="Kahn, Jason D. (Fed)" w:date="2024-02-05T15:22:00Z"/>
              </w:rPr>
            </w:pPr>
            <w:ins w:id="732" w:author="Kahn, Jason D. (Fed)" w:date="2024-02-05T15:22:00Z">
              <w:r>
                <w:t>Condition</w:t>
              </w:r>
            </w:ins>
          </w:p>
        </w:tc>
      </w:tr>
      <w:tr w:rsidR="002E2950" w14:paraId="5C39F7C5" w14:textId="77777777" w:rsidTr="00D02712">
        <w:trPr>
          <w:ins w:id="733"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27DA1EFB" w14:textId="77777777" w:rsidR="002E2950" w:rsidRPr="00303ED7" w:rsidRDefault="002E2950" w:rsidP="00D02712">
            <w:pPr>
              <w:pStyle w:val="TAL"/>
              <w:rPr>
                <w:ins w:id="734" w:author="Kahn, Jason D. (Fed)" w:date="2024-02-05T15:22:00Z"/>
                <w:b/>
              </w:rPr>
            </w:pPr>
            <w:ins w:id="735" w:author="Kahn, Jason D. (Fed)" w:date="2024-02-05T15:22: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75E35993" w14:textId="77777777" w:rsidR="002E2950" w:rsidRDefault="002E2950" w:rsidP="00D02712">
            <w:pPr>
              <w:pStyle w:val="TAL"/>
              <w:rPr>
                <w:ins w:id="736" w:author="Kahn, Jason D. (Fed)" w:date="2024-02-05T15:22:00Z"/>
              </w:rPr>
            </w:pPr>
          </w:p>
        </w:tc>
        <w:tc>
          <w:tcPr>
            <w:tcW w:w="2127" w:type="dxa"/>
            <w:tcBorders>
              <w:top w:val="single" w:sz="4" w:space="0" w:color="auto"/>
              <w:left w:val="single" w:sz="4" w:space="0" w:color="auto"/>
              <w:bottom w:val="single" w:sz="4" w:space="0" w:color="auto"/>
              <w:right w:val="single" w:sz="4" w:space="0" w:color="auto"/>
            </w:tcBorders>
          </w:tcPr>
          <w:p w14:paraId="2DF046CD" w14:textId="77777777" w:rsidR="002E2950" w:rsidRDefault="002E2950" w:rsidP="00D02712">
            <w:pPr>
              <w:pStyle w:val="TAL"/>
              <w:rPr>
                <w:ins w:id="737"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75D8FD9C" w14:textId="77777777" w:rsidR="002E2950" w:rsidRDefault="002E2950" w:rsidP="00D02712">
            <w:pPr>
              <w:pStyle w:val="TAL"/>
              <w:rPr>
                <w:ins w:id="738"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20865364" w14:textId="77777777" w:rsidR="002E2950" w:rsidRDefault="002E2950" w:rsidP="00D02712">
            <w:pPr>
              <w:pStyle w:val="TAL"/>
              <w:rPr>
                <w:ins w:id="739" w:author="Kahn, Jason D. (Fed)" w:date="2024-02-05T15:22:00Z"/>
              </w:rPr>
            </w:pPr>
          </w:p>
        </w:tc>
      </w:tr>
      <w:tr w:rsidR="002E2950" w14:paraId="78B0A652" w14:textId="77777777" w:rsidTr="00D02712">
        <w:trPr>
          <w:ins w:id="740"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36E3359B" w14:textId="77777777" w:rsidR="002E2950" w:rsidRDefault="002E2950" w:rsidP="00D02712">
            <w:pPr>
              <w:pStyle w:val="TAL"/>
              <w:rPr>
                <w:ins w:id="741" w:author="Kahn, Jason D. (Fed)" w:date="2024-02-05T15:22:00Z"/>
                <w:b/>
                <w:bCs/>
              </w:rPr>
            </w:pPr>
            <w:ins w:id="742" w:author="Kahn, Jason D. (Fed)" w:date="2024-02-05T15:2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hideMark/>
          </w:tcPr>
          <w:p w14:paraId="458C4A82" w14:textId="77777777" w:rsidR="002E2950" w:rsidRDefault="002E2950" w:rsidP="00D02712">
            <w:pPr>
              <w:pStyle w:val="TAL"/>
              <w:rPr>
                <w:ins w:id="743" w:author="Kahn, Jason D. (Fed)" w:date="2024-02-05T15:22:00Z"/>
              </w:rPr>
            </w:pPr>
            <w:ins w:id="744" w:author="Kahn, Jason D. (Fed)" w:date="2024-02-05T15:22: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321336D8" w14:textId="77777777" w:rsidR="002E2950" w:rsidRPr="00303ED7" w:rsidRDefault="002E2950" w:rsidP="00D02712">
            <w:pPr>
              <w:pStyle w:val="TAL"/>
              <w:rPr>
                <w:ins w:id="745" w:author="Kahn, Jason D. (Fed)" w:date="2024-02-05T15:22:00Z"/>
                <w:b/>
              </w:rPr>
            </w:pPr>
            <w:ins w:id="746" w:author="Kahn, Jason D. (Fed)" w:date="2024-02-05T15:22:00Z">
              <w:r>
                <w:rPr>
                  <w:b/>
                </w:rPr>
                <w:t>MCVideo</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262BB93D" w14:textId="77777777" w:rsidR="002E2950" w:rsidRDefault="002E2950" w:rsidP="00D02712">
            <w:pPr>
              <w:pStyle w:val="TAL"/>
              <w:rPr>
                <w:ins w:id="747"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766E188C" w14:textId="77777777" w:rsidR="002E2950" w:rsidRDefault="002E2950" w:rsidP="00D02712">
            <w:pPr>
              <w:pStyle w:val="TAL"/>
              <w:rPr>
                <w:ins w:id="748" w:author="Kahn, Jason D. (Fed)" w:date="2024-02-05T15:22:00Z"/>
              </w:rPr>
            </w:pPr>
          </w:p>
        </w:tc>
      </w:tr>
      <w:tr w:rsidR="002E2950" w14:paraId="612104D3" w14:textId="77777777" w:rsidTr="00D02712">
        <w:trPr>
          <w:ins w:id="749"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2BE9948C" w14:textId="77777777" w:rsidR="002E2950" w:rsidRDefault="002E2950" w:rsidP="00D02712">
            <w:pPr>
              <w:pStyle w:val="TAL"/>
              <w:rPr>
                <w:ins w:id="750" w:author="Kahn, Jason D. (Fed)" w:date="2024-02-05T15:22:00Z"/>
                <w:b/>
                <w:bCs/>
              </w:rPr>
            </w:pPr>
            <w:ins w:id="751" w:author="Kahn, Jason D. (Fed)" w:date="2024-02-05T15:2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3AF482F8" w14:textId="77777777" w:rsidR="002E2950" w:rsidRDefault="002E2950" w:rsidP="00D02712">
            <w:pPr>
              <w:pStyle w:val="TAL"/>
              <w:rPr>
                <w:ins w:id="752" w:author="Kahn, Jason D. (Fed)" w:date="2024-02-05T15:22:00Z"/>
              </w:rPr>
            </w:pPr>
          </w:p>
        </w:tc>
        <w:tc>
          <w:tcPr>
            <w:tcW w:w="2127" w:type="dxa"/>
            <w:tcBorders>
              <w:top w:val="single" w:sz="4" w:space="0" w:color="auto"/>
              <w:left w:val="single" w:sz="4" w:space="0" w:color="auto"/>
              <w:bottom w:val="single" w:sz="4" w:space="0" w:color="auto"/>
              <w:right w:val="single" w:sz="4" w:space="0" w:color="auto"/>
            </w:tcBorders>
            <w:hideMark/>
          </w:tcPr>
          <w:p w14:paraId="51514234" w14:textId="77777777" w:rsidR="002E2950" w:rsidRPr="00303ED7" w:rsidRDefault="002E2950" w:rsidP="00D02712">
            <w:pPr>
              <w:pStyle w:val="TAL"/>
              <w:rPr>
                <w:ins w:id="753" w:author="Kahn, Jason D. (Fed)" w:date="2024-02-05T15:22:00Z"/>
                <w:b/>
              </w:rPr>
            </w:pPr>
            <w:ins w:id="754" w:author="Kahn, Jason D. (Fed)" w:date="2024-02-05T15:22: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3565A420" w14:textId="77777777" w:rsidR="002E2950" w:rsidRDefault="002E2950" w:rsidP="00D02712">
            <w:pPr>
              <w:pStyle w:val="TAL"/>
              <w:rPr>
                <w:ins w:id="755" w:author="Kahn, Jason D. (Fed)" w:date="2024-02-05T15:22:00Z"/>
              </w:rPr>
            </w:pPr>
            <w:ins w:id="756" w:author="Kahn, Jason D. (Fed)" w:date="2024-02-05T15:22:00Z">
              <w:r>
                <w:t>TS 24.281 [26] clause F.3</w:t>
              </w:r>
            </w:ins>
          </w:p>
        </w:tc>
        <w:tc>
          <w:tcPr>
            <w:tcW w:w="1135" w:type="dxa"/>
            <w:tcBorders>
              <w:top w:val="single" w:sz="4" w:space="0" w:color="auto"/>
              <w:left w:val="single" w:sz="4" w:space="0" w:color="auto"/>
              <w:bottom w:val="single" w:sz="4" w:space="0" w:color="auto"/>
              <w:right w:val="single" w:sz="4" w:space="0" w:color="auto"/>
            </w:tcBorders>
            <w:vAlign w:val="bottom"/>
          </w:tcPr>
          <w:p w14:paraId="1756344C" w14:textId="77777777" w:rsidR="002E2950" w:rsidRDefault="002E2950" w:rsidP="00D02712">
            <w:pPr>
              <w:pStyle w:val="TAL"/>
              <w:rPr>
                <w:ins w:id="757" w:author="Kahn, Jason D. (Fed)" w:date="2024-02-05T15:22:00Z"/>
              </w:rPr>
            </w:pPr>
          </w:p>
        </w:tc>
      </w:tr>
      <w:tr w:rsidR="002E2950" w14:paraId="6F050179" w14:textId="77777777" w:rsidTr="00D02712">
        <w:trPr>
          <w:ins w:id="758"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4AC2FBDA" w14:textId="77777777" w:rsidR="002E2950" w:rsidRDefault="002E2950" w:rsidP="00D02712">
            <w:pPr>
              <w:pStyle w:val="TAL"/>
              <w:rPr>
                <w:ins w:id="759" w:author="Kahn, Jason D. (Fed)" w:date="2024-02-05T15:22:00Z"/>
              </w:rPr>
            </w:pPr>
            <w:ins w:id="760" w:author="Kahn, Jason D. (Fed)" w:date="2024-02-05T15:22: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544B4EF" w14:textId="1219547D" w:rsidR="002E2950" w:rsidRDefault="002E2950" w:rsidP="00D02712">
            <w:pPr>
              <w:pStyle w:val="TAL"/>
              <w:rPr>
                <w:ins w:id="761" w:author="Kahn, Jason D. (Fed)" w:date="2024-02-05T15:22:00Z"/>
              </w:rPr>
            </w:pPr>
            <w:ins w:id="762" w:author="Kahn, Jason D. (Fed)" w:date="2024-02-05T15:22:00Z">
              <w:r>
                <w:t xml:space="preserve">Location-info as described in Table </w:t>
              </w:r>
            </w:ins>
            <w:ins w:id="763" w:author="Kahn, Jason D. (Fed)" w:date="2024-02-06T13:53:00Z">
              <w:r w:rsidR="008A35A6">
                <w:t>6.9.1</w:t>
              </w:r>
            </w:ins>
            <w:ins w:id="764" w:author="Kahn, Jason D. (Fed)" w:date="2024-02-05T15:22:00Z">
              <w:r>
                <w:t>.3.3-7</w:t>
              </w:r>
            </w:ins>
          </w:p>
        </w:tc>
        <w:tc>
          <w:tcPr>
            <w:tcW w:w="2127" w:type="dxa"/>
            <w:tcBorders>
              <w:top w:val="single" w:sz="4" w:space="0" w:color="auto"/>
              <w:left w:val="single" w:sz="4" w:space="0" w:color="auto"/>
              <w:bottom w:val="single" w:sz="4" w:space="0" w:color="auto"/>
              <w:right w:val="single" w:sz="4" w:space="0" w:color="auto"/>
            </w:tcBorders>
          </w:tcPr>
          <w:p w14:paraId="27DE0D64" w14:textId="77777777" w:rsidR="002E2950" w:rsidRDefault="002E2950" w:rsidP="00D02712">
            <w:pPr>
              <w:pStyle w:val="TAL"/>
              <w:rPr>
                <w:ins w:id="765"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0CB483A2" w14:textId="77777777" w:rsidR="002E2950" w:rsidRDefault="002E2950" w:rsidP="00D02712">
            <w:pPr>
              <w:pStyle w:val="TAL"/>
              <w:rPr>
                <w:ins w:id="766"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042A8A37" w14:textId="77777777" w:rsidR="002E2950" w:rsidRDefault="002E2950" w:rsidP="00D02712">
            <w:pPr>
              <w:pStyle w:val="TAL"/>
              <w:rPr>
                <w:ins w:id="767" w:author="Kahn, Jason D. (Fed)" w:date="2024-02-05T15:22:00Z"/>
              </w:rPr>
            </w:pPr>
          </w:p>
        </w:tc>
      </w:tr>
    </w:tbl>
    <w:p w14:paraId="2E166037" w14:textId="77777777" w:rsidR="002E2950" w:rsidRDefault="002E2950" w:rsidP="002E2950">
      <w:pPr>
        <w:rPr>
          <w:ins w:id="768" w:author="Kahn, Jason D. (Fed)" w:date="2024-02-05T15:22:00Z"/>
        </w:rPr>
      </w:pPr>
    </w:p>
    <w:p w14:paraId="2B75EF21" w14:textId="7F3711D9" w:rsidR="002E2950" w:rsidRDefault="002E2950" w:rsidP="002E2950">
      <w:pPr>
        <w:pStyle w:val="TH"/>
        <w:rPr>
          <w:ins w:id="769" w:author="Kahn, Jason D. (Fed)" w:date="2024-02-05T15:22:00Z"/>
        </w:rPr>
      </w:pPr>
      <w:ins w:id="770" w:author="Kahn, Jason D. (Fed)" w:date="2024-02-05T15:22:00Z">
        <w:r>
          <w:t xml:space="preserve">Table </w:t>
        </w:r>
      </w:ins>
      <w:ins w:id="771" w:author="Kahn, Jason D. (Fed)" w:date="2024-02-06T13:53:00Z">
        <w:r w:rsidR="008A35A6">
          <w:t>6.9.1</w:t>
        </w:r>
      </w:ins>
      <w:ins w:id="772" w:author="Kahn, Jason D. (Fed)" w:date="2024-02-05T15:22:00Z">
        <w:r>
          <w:t xml:space="preserve">.3.3-7: Location-Info in SIP MESSAGE (Table </w:t>
        </w:r>
      </w:ins>
      <w:ins w:id="773" w:author="Kahn, Jason D. (Fed)" w:date="2024-02-06T13:53:00Z">
        <w:r w:rsidR="008A35A6">
          <w:t>6.9.1</w:t>
        </w:r>
      </w:ins>
      <w:ins w:id="774" w:author="Kahn, Jason D. (Fed)" w:date="2024-02-05T15:22:00Z">
        <w:r>
          <w:t>.3.3-6)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E2950" w14:paraId="15302F71" w14:textId="77777777" w:rsidTr="00D02712">
        <w:trPr>
          <w:ins w:id="775" w:author="Kahn, Jason D. (Fed)" w:date="2024-02-05T15:22:00Z"/>
        </w:trPr>
        <w:tc>
          <w:tcPr>
            <w:tcW w:w="9639" w:type="dxa"/>
            <w:gridSpan w:val="5"/>
            <w:tcBorders>
              <w:top w:val="single" w:sz="4" w:space="0" w:color="auto"/>
              <w:left w:val="single" w:sz="4" w:space="0" w:color="auto"/>
              <w:bottom w:val="single" w:sz="4" w:space="0" w:color="auto"/>
              <w:right w:val="single" w:sz="4" w:space="0" w:color="auto"/>
            </w:tcBorders>
            <w:hideMark/>
          </w:tcPr>
          <w:p w14:paraId="666393F6" w14:textId="77777777" w:rsidR="002E2950" w:rsidRDefault="002E2950" w:rsidP="00D02712">
            <w:pPr>
              <w:pStyle w:val="TAL"/>
              <w:rPr>
                <w:ins w:id="776" w:author="Kahn, Jason D. (Fed)" w:date="2024-02-05T15:22:00Z"/>
                <w:szCs w:val="18"/>
              </w:rPr>
            </w:pPr>
            <w:ins w:id="777" w:author="Kahn, Jason D. (Fed)" w:date="2024-02-05T15:22:00Z">
              <w:r>
                <w:t>Derivation Path: TS 36.579-1 [2], Table 5.5.3.4.1-2, condition LOCATION-INFO</w:t>
              </w:r>
            </w:ins>
          </w:p>
        </w:tc>
      </w:tr>
      <w:tr w:rsidR="002E2950" w14:paraId="5B8AFF26" w14:textId="77777777" w:rsidTr="00D02712">
        <w:trPr>
          <w:ins w:id="778" w:author="Kahn, Jason D. (Fed)" w:date="2024-02-05T15:22:00Z"/>
        </w:trPr>
        <w:tc>
          <w:tcPr>
            <w:tcW w:w="2835" w:type="dxa"/>
            <w:tcBorders>
              <w:top w:val="single" w:sz="4" w:space="0" w:color="auto"/>
              <w:left w:val="single" w:sz="4" w:space="0" w:color="auto"/>
              <w:bottom w:val="single" w:sz="4" w:space="0" w:color="auto"/>
              <w:right w:val="single" w:sz="4" w:space="0" w:color="auto"/>
            </w:tcBorders>
            <w:hideMark/>
          </w:tcPr>
          <w:p w14:paraId="7498CB2E" w14:textId="77777777" w:rsidR="002E2950" w:rsidRDefault="002E2950" w:rsidP="00D02712">
            <w:pPr>
              <w:pStyle w:val="TAH"/>
              <w:rPr>
                <w:ins w:id="779" w:author="Kahn, Jason D. (Fed)" w:date="2024-02-05T15:22:00Z"/>
              </w:rPr>
            </w:pPr>
            <w:ins w:id="780" w:author="Kahn, Jason D. (Fed)" w:date="2024-02-05T15:2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4B78857" w14:textId="77777777" w:rsidR="002E2950" w:rsidRDefault="002E2950" w:rsidP="00D02712">
            <w:pPr>
              <w:pStyle w:val="TAH"/>
              <w:rPr>
                <w:ins w:id="781" w:author="Kahn, Jason D. (Fed)" w:date="2024-02-05T15:22:00Z"/>
              </w:rPr>
            </w:pPr>
            <w:ins w:id="782" w:author="Kahn, Jason D. (Fed)" w:date="2024-02-05T15:2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FF64959" w14:textId="77777777" w:rsidR="002E2950" w:rsidRDefault="002E2950" w:rsidP="00D02712">
            <w:pPr>
              <w:pStyle w:val="TAH"/>
              <w:rPr>
                <w:ins w:id="783" w:author="Kahn, Jason D. (Fed)" w:date="2024-02-05T15:22:00Z"/>
              </w:rPr>
            </w:pPr>
            <w:ins w:id="784" w:author="Kahn, Jason D. (Fed)" w:date="2024-02-05T15:2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1668A9B6" w14:textId="77777777" w:rsidR="002E2950" w:rsidRDefault="002E2950" w:rsidP="00D02712">
            <w:pPr>
              <w:pStyle w:val="TAH"/>
              <w:rPr>
                <w:ins w:id="785" w:author="Kahn, Jason D. (Fed)" w:date="2024-02-05T15:22:00Z"/>
              </w:rPr>
            </w:pPr>
            <w:ins w:id="786" w:author="Kahn, Jason D. (Fed)" w:date="2024-02-05T15:2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48435E71" w14:textId="77777777" w:rsidR="002E2950" w:rsidRDefault="002E2950" w:rsidP="00D02712">
            <w:pPr>
              <w:pStyle w:val="TAH"/>
              <w:rPr>
                <w:ins w:id="787" w:author="Kahn, Jason D. (Fed)" w:date="2024-02-05T15:22:00Z"/>
              </w:rPr>
            </w:pPr>
            <w:ins w:id="788" w:author="Kahn, Jason D. (Fed)" w:date="2024-02-05T15:22:00Z">
              <w:r>
                <w:t>Condition</w:t>
              </w:r>
            </w:ins>
          </w:p>
        </w:tc>
      </w:tr>
      <w:tr w:rsidR="002E2950" w14:paraId="14678854" w14:textId="77777777" w:rsidTr="00D02712">
        <w:trPr>
          <w:ins w:id="789"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7E6B366F" w14:textId="77777777" w:rsidR="002E2950" w:rsidRDefault="002E2950" w:rsidP="00D02712">
            <w:pPr>
              <w:pStyle w:val="TAL"/>
              <w:rPr>
                <w:ins w:id="790" w:author="Kahn, Jason D. (Fed)" w:date="2024-02-05T15:22:00Z"/>
              </w:rPr>
            </w:pPr>
            <w:ins w:id="791" w:author="Kahn, Jason D. (Fed)" w:date="2024-02-05T15:22:00Z">
              <w:r>
                <w:t>location-info</w:t>
              </w:r>
            </w:ins>
          </w:p>
        </w:tc>
        <w:tc>
          <w:tcPr>
            <w:tcW w:w="2126" w:type="dxa"/>
            <w:tcBorders>
              <w:top w:val="single" w:sz="4" w:space="0" w:color="auto"/>
              <w:left w:val="single" w:sz="4" w:space="0" w:color="auto"/>
              <w:bottom w:val="single" w:sz="4" w:space="0" w:color="auto"/>
              <w:right w:val="single" w:sz="4" w:space="0" w:color="auto"/>
            </w:tcBorders>
          </w:tcPr>
          <w:p w14:paraId="72143429" w14:textId="77777777" w:rsidR="002E2950" w:rsidRDefault="002E2950" w:rsidP="00D02712">
            <w:pPr>
              <w:pStyle w:val="TAL"/>
              <w:rPr>
                <w:ins w:id="792" w:author="Kahn, Jason D. (Fed)" w:date="2024-02-05T15:22:00Z"/>
              </w:rPr>
            </w:pPr>
          </w:p>
        </w:tc>
        <w:tc>
          <w:tcPr>
            <w:tcW w:w="2126" w:type="dxa"/>
            <w:tcBorders>
              <w:top w:val="single" w:sz="4" w:space="0" w:color="auto"/>
              <w:left w:val="single" w:sz="4" w:space="0" w:color="auto"/>
              <w:bottom w:val="single" w:sz="4" w:space="0" w:color="auto"/>
              <w:right w:val="single" w:sz="4" w:space="0" w:color="auto"/>
            </w:tcBorders>
          </w:tcPr>
          <w:p w14:paraId="0C220235" w14:textId="77777777" w:rsidR="002E2950" w:rsidRDefault="002E2950" w:rsidP="00D02712">
            <w:pPr>
              <w:pStyle w:val="TAL"/>
              <w:rPr>
                <w:ins w:id="793"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0FBB61BB" w14:textId="77777777" w:rsidR="002E2950" w:rsidRDefault="002E2950" w:rsidP="00D02712">
            <w:pPr>
              <w:pStyle w:val="TAL"/>
              <w:rPr>
                <w:ins w:id="794"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22A0F86F" w14:textId="77777777" w:rsidR="002E2950" w:rsidRDefault="002E2950" w:rsidP="00D02712">
            <w:pPr>
              <w:pStyle w:val="TAL"/>
              <w:rPr>
                <w:ins w:id="795" w:author="Kahn, Jason D. (Fed)" w:date="2024-02-05T15:22:00Z"/>
              </w:rPr>
            </w:pPr>
          </w:p>
        </w:tc>
      </w:tr>
      <w:tr w:rsidR="002E2950" w14:paraId="4D5607F1" w14:textId="77777777" w:rsidTr="00D02712">
        <w:trPr>
          <w:ins w:id="796"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62E5B55D" w14:textId="77777777" w:rsidR="002E2950" w:rsidRDefault="002E2950" w:rsidP="00D02712">
            <w:pPr>
              <w:pStyle w:val="TAL"/>
              <w:rPr>
                <w:ins w:id="797" w:author="Kahn, Jason D. (Fed)" w:date="2024-02-05T15:22:00Z"/>
              </w:rPr>
            </w:pPr>
            <w:ins w:id="798" w:author="Kahn, Jason D. (Fed)" w:date="2024-02-05T15:22:00Z">
              <w:r>
                <w:t xml:space="preserve">  Report</w:t>
              </w:r>
            </w:ins>
          </w:p>
        </w:tc>
        <w:tc>
          <w:tcPr>
            <w:tcW w:w="2126" w:type="dxa"/>
            <w:tcBorders>
              <w:top w:val="single" w:sz="4" w:space="0" w:color="auto"/>
              <w:left w:val="single" w:sz="4" w:space="0" w:color="auto"/>
              <w:bottom w:val="single" w:sz="4" w:space="0" w:color="auto"/>
              <w:right w:val="single" w:sz="4" w:space="0" w:color="auto"/>
            </w:tcBorders>
          </w:tcPr>
          <w:p w14:paraId="216B8921" w14:textId="77777777" w:rsidR="002E2950" w:rsidRDefault="002E2950" w:rsidP="00D02712">
            <w:pPr>
              <w:pStyle w:val="TAL"/>
              <w:rPr>
                <w:ins w:id="799" w:author="Kahn, Jason D. (Fed)" w:date="2024-02-05T15:22:00Z"/>
              </w:rPr>
            </w:pPr>
          </w:p>
        </w:tc>
        <w:tc>
          <w:tcPr>
            <w:tcW w:w="2126" w:type="dxa"/>
            <w:tcBorders>
              <w:top w:val="single" w:sz="4" w:space="0" w:color="auto"/>
              <w:left w:val="single" w:sz="4" w:space="0" w:color="auto"/>
              <w:bottom w:val="single" w:sz="4" w:space="0" w:color="auto"/>
              <w:right w:val="single" w:sz="4" w:space="0" w:color="auto"/>
            </w:tcBorders>
          </w:tcPr>
          <w:p w14:paraId="35787062" w14:textId="77777777" w:rsidR="002E2950" w:rsidRDefault="002E2950" w:rsidP="00D02712">
            <w:pPr>
              <w:pStyle w:val="TAL"/>
              <w:rPr>
                <w:ins w:id="800"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687C3EAF" w14:textId="77777777" w:rsidR="002E2950" w:rsidRDefault="002E2950" w:rsidP="00D02712">
            <w:pPr>
              <w:pStyle w:val="TAL"/>
              <w:rPr>
                <w:ins w:id="801"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017DACAD" w14:textId="77777777" w:rsidR="002E2950" w:rsidRDefault="002E2950" w:rsidP="00D02712">
            <w:pPr>
              <w:pStyle w:val="TAL"/>
              <w:rPr>
                <w:ins w:id="802" w:author="Kahn, Jason D. (Fed)" w:date="2024-02-05T15:22:00Z"/>
              </w:rPr>
            </w:pPr>
          </w:p>
        </w:tc>
      </w:tr>
      <w:tr w:rsidR="002E2950" w14:paraId="420B6A33" w14:textId="77777777" w:rsidTr="00D02712">
        <w:trPr>
          <w:ins w:id="803"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787B9100" w14:textId="77777777" w:rsidR="002E2950" w:rsidRDefault="002E2950" w:rsidP="00D02712">
            <w:pPr>
              <w:pStyle w:val="TAL"/>
              <w:rPr>
                <w:ins w:id="804" w:author="Kahn, Jason D. (Fed)" w:date="2024-02-05T15:22:00Z"/>
              </w:rPr>
            </w:pPr>
            <w:ins w:id="805" w:author="Kahn, Jason D. (Fed)" w:date="2024-02-05T15:22:00Z">
              <w:r>
                <w:t xml:space="preserve">    </w:t>
              </w:r>
              <w:proofErr w:type="spellStart"/>
              <w:r>
                <w:t>ReportID</w:t>
              </w:r>
              <w:proofErr w:type="spellEnd"/>
              <w:r>
                <w:t xml:space="preserve"> attribute</w:t>
              </w:r>
            </w:ins>
          </w:p>
        </w:tc>
        <w:tc>
          <w:tcPr>
            <w:tcW w:w="2126" w:type="dxa"/>
            <w:tcBorders>
              <w:top w:val="single" w:sz="4" w:space="0" w:color="auto"/>
              <w:left w:val="single" w:sz="4" w:space="0" w:color="auto"/>
              <w:bottom w:val="single" w:sz="4" w:space="0" w:color="auto"/>
              <w:right w:val="single" w:sz="4" w:space="0" w:color="auto"/>
            </w:tcBorders>
            <w:hideMark/>
          </w:tcPr>
          <w:p w14:paraId="37769A3F" w14:textId="77777777" w:rsidR="002E2950" w:rsidRDefault="002E2950" w:rsidP="00D02712">
            <w:pPr>
              <w:pStyle w:val="TAL"/>
              <w:rPr>
                <w:ins w:id="806" w:author="Kahn, Jason D. (Fed)" w:date="2024-02-05T15:22:00Z"/>
              </w:rPr>
            </w:pPr>
            <w:ins w:id="807" w:author="Kahn, Jason D. (Fed)" w:date="2024-02-05T15:22:00Z">
              <w:r>
                <w:t>"1"</w:t>
              </w:r>
            </w:ins>
          </w:p>
        </w:tc>
        <w:tc>
          <w:tcPr>
            <w:tcW w:w="2126" w:type="dxa"/>
            <w:tcBorders>
              <w:top w:val="single" w:sz="4" w:space="0" w:color="auto"/>
              <w:left w:val="single" w:sz="4" w:space="0" w:color="auto"/>
              <w:bottom w:val="single" w:sz="4" w:space="0" w:color="auto"/>
              <w:right w:val="single" w:sz="4" w:space="0" w:color="auto"/>
            </w:tcBorders>
            <w:hideMark/>
          </w:tcPr>
          <w:p w14:paraId="5C08366E" w14:textId="77777777" w:rsidR="002E2950" w:rsidRDefault="002E2950" w:rsidP="00D02712">
            <w:pPr>
              <w:pStyle w:val="TAL"/>
              <w:rPr>
                <w:ins w:id="808" w:author="Kahn, Jason D. (Fed)" w:date="2024-02-05T15:22:00Z"/>
              </w:rPr>
            </w:pPr>
            <w:ins w:id="809" w:author="Kahn, Jason D. (Fed)" w:date="2024-02-05T15:22:00Z">
              <w:r>
                <w:t>The same as the ID in the request message.</w:t>
              </w:r>
            </w:ins>
          </w:p>
        </w:tc>
        <w:tc>
          <w:tcPr>
            <w:tcW w:w="1418" w:type="dxa"/>
            <w:tcBorders>
              <w:top w:val="single" w:sz="4" w:space="0" w:color="auto"/>
              <w:left w:val="single" w:sz="4" w:space="0" w:color="auto"/>
              <w:bottom w:val="single" w:sz="4" w:space="0" w:color="auto"/>
              <w:right w:val="single" w:sz="4" w:space="0" w:color="auto"/>
            </w:tcBorders>
          </w:tcPr>
          <w:p w14:paraId="421D081B" w14:textId="77777777" w:rsidR="002E2950" w:rsidRDefault="002E2950" w:rsidP="00D02712">
            <w:pPr>
              <w:pStyle w:val="TAL"/>
              <w:rPr>
                <w:ins w:id="810"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6ECCCE18" w14:textId="77777777" w:rsidR="002E2950" w:rsidRDefault="002E2950" w:rsidP="00D02712">
            <w:pPr>
              <w:pStyle w:val="TAL"/>
              <w:rPr>
                <w:ins w:id="811" w:author="Kahn, Jason D. (Fed)" w:date="2024-02-05T15:22:00Z"/>
              </w:rPr>
            </w:pPr>
          </w:p>
        </w:tc>
      </w:tr>
      <w:tr w:rsidR="002E2950" w14:paraId="4F9153A3" w14:textId="77777777" w:rsidTr="00D02712">
        <w:trPr>
          <w:ins w:id="812"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4AF60D8E" w14:textId="77777777" w:rsidR="002E2950" w:rsidRDefault="002E2950" w:rsidP="00D02712">
            <w:pPr>
              <w:pStyle w:val="TAL"/>
              <w:rPr>
                <w:ins w:id="813" w:author="Kahn, Jason D. (Fed)" w:date="2024-02-05T15:22:00Z"/>
              </w:rPr>
            </w:pPr>
            <w:ins w:id="814" w:author="Kahn, Jason D. (Fed)" w:date="2024-02-05T15:22:00Z">
              <w:r>
                <w:t xml:space="preserve">    </w:t>
              </w:r>
              <w:proofErr w:type="spellStart"/>
              <w:r>
                <w:t>ReportType</w:t>
              </w:r>
              <w:proofErr w:type="spellEnd"/>
              <w:r>
                <w:t xml:space="preserve"> attribute</w:t>
              </w:r>
            </w:ins>
          </w:p>
        </w:tc>
        <w:tc>
          <w:tcPr>
            <w:tcW w:w="2126" w:type="dxa"/>
            <w:tcBorders>
              <w:top w:val="single" w:sz="4" w:space="0" w:color="auto"/>
              <w:left w:val="single" w:sz="4" w:space="0" w:color="auto"/>
              <w:bottom w:val="single" w:sz="4" w:space="0" w:color="auto"/>
              <w:right w:val="single" w:sz="4" w:space="0" w:color="auto"/>
            </w:tcBorders>
            <w:hideMark/>
          </w:tcPr>
          <w:p w14:paraId="5C72D10F" w14:textId="77777777" w:rsidR="002E2950" w:rsidRDefault="002E2950" w:rsidP="00D02712">
            <w:pPr>
              <w:pStyle w:val="TAL"/>
              <w:rPr>
                <w:ins w:id="815" w:author="Kahn, Jason D. (Fed)" w:date="2024-02-05T15:22:00Z"/>
              </w:rPr>
            </w:pPr>
            <w:ins w:id="816" w:author="Kahn, Jason D. (Fed)" w:date="2024-02-05T15:22:00Z">
              <w:r>
                <w:t>"</w:t>
              </w:r>
              <w:proofErr w:type="spellStart"/>
              <w:r>
                <w:t>NonEmergency</w:t>
              </w:r>
              <w:proofErr w:type="spellEnd"/>
              <w:r>
                <w:t>"</w:t>
              </w:r>
            </w:ins>
          </w:p>
        </w:tc>
        <w:tc>
          <w:tcPr>
            <w:tcW w:w="2126" w:type="dxa"/>
            <w:tcBorders>
              <w:top w:val="single" w:sz="4" w:space="0" w:color="auto"/>
              <w:left w:val="single" w:sz="4" w:space="0" w:color="auto"/>
              <w:bottom w:val="single" w:sz="4" w:space="0" w:color="auto"/>
              <w:right w:val="single" w:sz="4" w:space="0" w:color="auto"/>
            </w:tcBorders>
          </w:tcPr>
          <w:p w14:paraId="3BCB0970" w14:textId="77777777" w:rsidR="002E2950" w:rsidRDefault="002E2950" w:rsidP="00D02712">
            <w:pPr>
              <w:pStyle w:val="TAL"/>
              <w:rPr>
                <w:ins w:id="817"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7735D11F" w14:textId="77777777" w:rsidR="002E2950" w:rsidRDefault="002E2950" w:rsidP="00D02712">
            <w:pPr>
              <w:pStyle w:val="TAL"/>
              <w:rPr>
                <w:ins w:id="818"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66A47E62" w14:textId="77777777" w:rsidR="002E2950" w:rsidRDefault="002E2950" w:rsidP="00D02712">
            <w:pPr>
              <w:pStyle w:val="TAL"/>
              <w:rPr>
                <w:ins w:id="819" w:author="Kahn, Jason D. (Fed)" w:date="2024-02-05T15:22:00Z"/>
              </w:rPr>
            </w:pPr>
          </w:p>
        </w:tc>
      </w:tr>
      <w:tr w:rsidR="002E2950" w14:paraId="3FCEA2EE" w14:textId="77777777" w:rsidTr="00D02712">
        <w:trPr>
          <w:ins w:id="820"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15426C7C" w14:textId="77777777" w:rsidR="002E2950" w:rsidRDefault="002E2950" w:rsidP="00D02712">
            <w:pPr>
              <w:pStyle w:val="TAL"/>
              <w:rPr>
                <w:ins w:id="821" w:author="Kahn, Jason D. (Fed)" w:date="2024-02-05T15:22:00Z"/>
              </w:rPr>
            </w:pPr>
            <w:ins w:id="822" w:author="Kahn, Jason D. (Fed)" w:date="2024-02-05T15:22:00Z">
              <w:r>
                <w:t xml:space="preserve">    </w:t>
              </w:r>
              <w:proofErr w:type="spellStart"/>
              <w:r>
                <w:t>CurrentLocation</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048837A" w14:textId="77777777" w:rsidR="002E2950" w:rsidRDefault="002E2950" w:rsidP="00D02712">
            <w:pPr>
              <w:pStyle w:val="TAL"/>
              <w:rPr>
                <w:ins w:id="823" w:author="Kahn, Jason D. (Fed)" w:date="2024-02-05T15:22:00Z"/>
              </w:rPr>
            </w:pPr>
          </w:p>
        </w:tc>
        <w:tc>
          <w:tcPr>
            <w:tcW w:w="2126" w:type="dxa"/>
            <w:tcBorders>
              <w:top w:val="single" w:sz="4" w:space="0" w:color="auto"/>
              <w:left w:val="single" w:sz="4" w:space="0" w:color="auto"/>
              <w:bottom w:val="single" w:sz="4" w:space="0" w:color="auto"/>
              <w:right w:val="single" w:sz="4" w:space="0" w:color="auto"/>
            </w:tcBorders>
            <w:hideMark/>
          </w:tcPr>
          <w:p w14:paraId="68E89C29" w14:textId="71C07BD0" w:rsidR="002E2950" w:rsidRDefault="002E2950" w:rsidP="00D02712">
            <w:pPr>
              <w:pStyle w:val="TAL"/>
              <w:rPr>
                <w:ins w:id="824" w:author="Kahn, Jason D. (Fed)" w:date="2024-02-05T15:22:00Z"/>
              </w:rPr>
            </w:pPr>
            <w:ins w:id="825" w:author="Kahn, Jason D. (Fed)" w:date="2024-02-05T15:22:00Z">
              <w:r>
                <w:t xml:space="preserve">Information corresponding to the location reporting configuration of table </w:t>
              </w:r>
            </w:ins>
            <w:ins w:id="826" w:author="Kahn, Jason D. (Fed)" w:date="2024-02-06T13:53:00Z">
              <w:r w:rsidR="008A35A6">
                <w:t>6.9.1</w:t>
              </w:r>
            </w:ins>
            <w:ins w:id="827" w:author="Kahn, Jason D. (Fed)" w:date="2024-02-05T15:22:00Z">
              <w:r>
                <w:t>.3.3-3</w:t>
              </w:r>
            </w:ins>
          </w:p>
        </w:tc>
        <w:tc>
          <w:tcPr>
            <w:tcW w:w="1418" w:type="dxa"/>
            <w:tcBorders>
              <w:top w:val="single" w:sz="4" w:space="0" w:color="auto"/>
              <w:left w:val="single" w:sz="4" w:space="0" w:color="auto"/>
              <w:bottom w:val="single" w:sz="4" w:space="0" w:color="auto"/>
              <w:right w:val="single" w:sz="4" w:space="0" w:color="auto"/>
            </w:tcBorders>
          </w:tcPr>
          <w:p w14:paraId="3EBBBD9E" w14:textId="77777777" w:rsidR="002E2950" w:rsidRDefault="002E2950" w:rsidP="00D02712">
            <w:pPr>
              <w:pStyle w:val="TAL"/>
              <w:rPr>
                <w:ins w:id="828"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43661F61" w14:textId="77777777" w:rsidR="002E2950" w:rsidRDefault="002E2950" w:rsidP="00D02712">
            <w:pPr>
              <w:pStyle w:val="TAL"/>
              <w:rPr>
                <w:ins w:id="829" w:author="Kahn, Jason D. (Fed)" w:date="2024-02-05T15:22:00Z"/>
              </w:rPr>
            </w:pPr>
          </w:p>
        </w:tc>
      </w:tr>
      <w:tr w:rsidR="002E2950" w14:paraId="583A49FD" w14:textId="77777777" w:rsidTr="00D02712">
        <w:trPr>
          <w:ins w:id="830"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754D645E" w14:textId="77777777" w:rsidR="002E2950" w:rsidRDefault="002E2950" w:rsidP="00D02712">
            <w:pPr>
              <w:pStyle w:val="TAL"/>
              <w:rPr>
                <w:ins w:id="831" w:author="Kahn, Jason D. (Fed)" w:date="2024-02-05T15:22:00Z"/>
              </w:rPr>
            </w:pPr>
            <w:ins w:id="832" w:author="Kahn, Jason D. (Fed)" w:date="2024-02-05T15:22:00Z">
              <w:r>
                <w:t xml:space="preserve">      </w:t>
              </w:r>
              <w:proofErr w:type="spellStart"/>
              <w:r>
                <w:t>CurrentServingEcgi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3510572C" w14:textId="77777777" w:rsidR="002E2950" w:rsidRDefault="002E2950" w:rsidP="00D02712">
            <w:pPr>
              <w:pStyle w:val="TAL"/>
              <w:rPr>
                <w:ins w:id="833" w:author="Kahn, Jason D. (Fed)" w:date="2024-02-05T15:22:00Z"/>
              </w:rPr>
            </w:pPr>
            <w:ins w:id="834" w:author="Kahn, Jason D. (Fed)" w:date="2024-02-05T15:22:00Z">
              <w:r>
                <w:t>not present</w:t>
              </w:r>
            </w:ins>
          </w:p>
        </w:tc>
        <w:tc>
          <w:tcPr>
            <w:tcW w:w="2126" w:type="dxa"/>
            <w:tcBorders>
              <w:top w:val="single" w:sz="4" w:space="0" w:color="auto"/>
              <w:left w:val="single" w:sz="4" w:space="0" w:color="auto"/>
              <w:bottom w:val="single" w:sz="4" w:space="0" w:color="auto"/>
              <w:right w:val="single" w:sz="4" w:space="0" w:color="auto"/>
            </w:tcBorders>
          </w:tcPr>
          <w:p w14:paraId="4EECF18D" w14:textId="77777777" w:rsidR="002E2950" w:rsidRDefault="002E2950" w:rsidP="00D02712">
            <w:pPr>
              <w:pStyle w:val="TAL"/>
              <w:rPr>
                <w:ins w:id="835"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72FB7B65" w14:textId="77777777" w:rsidR="002E2950" w:rsidRDefault="002E2950" w:rsidP="00D02712">
            <w:pPr>
              <w:pStyle w:val="TAL"/>
              <w:rPr>
                <w:ins w:id="836"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34B9D557" w14:textId="77777777" w:rsidR="002E2950" w:rsidRDefault="002E2950" w:rsidP="00D02712">
            <w:pPr>
              <w:pStyle w:val="TAL"/>
              <w:rPr>
                <w:ins w:id="837" w:author="Kahn, Jason D. (Fed)" w:date="2024-02-05T15:22:00Z"/>
              </w:rPr>
            </w:pPr>
          </w:p>
        </w:tc>
      </w:tr>
      <w:tr w:rsidR="002E2950" w14:paraId="1C59E2D0" w14:textId="77777777" w:rsidTr="00D02712">
        <w:trPr>
          <w:ins w:id="838"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4F355184" w14:textId="77777777" w:rsidR="002E2950" w:rsidRDefault="002E2950" w:rsidP="00D02712">
            <w:pPr>
              <w:pStyle w:val="TAL"/>
              <w:rPr>
                <w:ins w:id="839" w:author="Kahn, Jason D. (Fed)" w:date="2024-02-05T15:22:00Z"/>
              </w:rPr>
            </w:pPr>
            <w:ins w:id="840" w:author="Kahn, Jason D. (Fed)" w:date="2024-02-05T15:22:00Z">
              <w:r>
                <w:t xml:space="preserve">      </w:t>
              </w:r>
              <w:proofErr w:type="spellStart"/>
              <w:r>
                <w:t>NeighbouringEcgi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4B85104A" w14:textId="77777777" w:rsidR="002E2950" w:rsidRDefault="002E2950" w:rsidP="00D02712">
            <w:pPr>
              <w:pStyle w:val="TAL"/>
              <w:rPr>
                <w:ins w:id="841" w:author="Kahn, Jason D. (Fed)" w:date="2024-02-05T15:22:00Z"/>
              </w:rPr>
            </w:pPr>
            <w:ins w:id="842" w:author="Kahn, Jason D. (Fed)" w:date="2024-02-05T15:22:00Z">
              <w:r>
                <w:t>not present</w:t>
              </w:r>
            </w:ins>
          </w:p>
        </w:tc>
        <w:tc>
          <w:tcPr>
            <w:tcW w:w="2126" w:type="dxa"/>
            <w:tcBorders>
              <w:top w:val="single" w:sz="4" w:space="0" w:color="auto"/>
              <w:left w:val="single" w:sz="4" w:space="0" w:color="auto"/>
              <w:bottom w:val="single" w:sz="4" w:space="0" w:color="auto"/>
              <w:right w:val="single" w:sz="4" w:space="0" w:color="auto"/>
            </w:tcBorders>
          </w:tcPr>
          <w:p w14:paraId="4ACED0D5" w14:textId="77777777" w:rsidR="002E2950" w:rsidRDefault="002E2950" w:rsidP="00D02712">
            <w:pPr>
              <w:pStyle w:val="TAL"/>
              <w:rPr>
                <w:ins w:id="843"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7B2E4F12" w14:textId="77777777" w:rsidR="002E2950" w:rsidRDefault="002E2950" w:rsidP="00D02712">
            <w:pPr>
              <w:pStyle w:val="TAL"/>
              <w:rPr>
                <w:ins w:id="844"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3A9C619F" w14:textId="77777777" w:rsidR="002E2950" w:rsidRDefault="002E2950" w:rsidP="00D02712">
            <w:pPr>
              <w:pStyle w:val="TAL"/>
              <w:rPr>
                <w:ins w:id="845" w:author="Kahn, Jason D. (Fed)" w:date="2024-02-05T15:22:00Z"/>
              </w:rPr>
            </w:pPr>
          </w:p>
        </w:tc>
      </w:tr>
      <w:tr w:rsidR="002E2950" w14:paraId="18CC0139" w14:textId="77777777" w:rsidTr="00D02712">
        <w:trPr>
          <w:ins w:id="846"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3F5EF511" w14:textId="77777777" w:rsidR="002E2950" w:rsidRDefault="002E2950" w:rsidP="00D02712">
            <w:pPr>
              <w:pStyle w:val="TAL"/>
              <w:rPr>
                <w:ins w:id="847" w:author="Kahn, Jason D. (Fed)" w:date="2024-02-05T15:22:00Z"/>
              </w:rPr>
            </w:pPr>
            <w:ins w:id="848" w:author="Kahn, Jason D. (Fed)" w:date="2024-02-05T15:22:00Z">
              <w:r>
                <w:t xml:space="preserve">      </w:t>
              </w:r>
              <w:proofErr w:type="spellStart"/>
              <w:r>
                <w:t>MbmsSaId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38EC6D29" w14:textId="77777777" w:rsidR="002E2950" w:rsidRDefault="002E2950" w:rsidP="00D02712">
            <w:pPr>
              <w:pStyle w:val="TAL"/>
              <w:rPr>
                <w:ins w:id="849" w:author="Kahn, Jason D. (Fed)" w:date="2024-02-05T15:22:00Z"/>
              </w:rPr>
            </w:pPr>
            <w:ins w:id="850" w:author="Kahn, Jason D. (Fed)" w:date="2024-02-05T15:22:00Z">
              <w:r>
                <w:t>not present</w:t>
              </w:r>
            </w:ins>
          </w:p>
        </w:tc>
        <w:tc>
          <w:tcPr>
            <w:tcW w:w="2126" w:type="dxa"/>
            <w:tcBorders>
              <w:top w:val="single" w:sz="4" w:space="0" w:color="auto"/>
              <w:left w:val="single" w:sz="4" w:space="0" w:color="auto"/>
              <w:bottom w:val="single" w:sz="4" w:space="0" w:color="auto"/>
              <w:right w:val="single" w:sz="4" w:space="0" w:color="auto"/>
            </w:tcBorders>
          </w:tcPr>
          <w:p w14:paraId="61248B85" w14:textId="77777777" w:rsidR="002E2950" w:rsidRDefault="002E2950" w:rsidP="00D02712">
            <w:pPr>
              <w:pStyle w:val="TAL"/>
              <w:rPr>
                <w:ins w:id="851"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52094E0C" w14:textId="77777777" w:rsidR="002E2950" w:rsidRDefault="002E2950" w:rsidP="00D02712">
            <w:pPr>
              <w:pStyle w:val="TAL"/>
              <w:rPr>
                <w:ins w:id="852"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4A040F4E" w14:textId="77777777" w:rsidR="002E2950" w:rsidRDefault="002E2950" w:rsidP="00D02712">
            <w:pPr>
              <w:pStyle w:val="TAL"/>
              <w:rPr>
                <w:ins w:id="853" w:author="Kahn, Jason D. (Fed)" w:date="2024-02-05T15:22:00Z"/>
              </w:rPr>
            </w:pPr>
          </w:p>
        </w:tc>
      </w:tr>
      <w:tr w:rsidR="002E2950" w14:paraId="0CC1ADC4" w14:textId="77777777" w:rsidTr="00D02712">
        <w:trPr>
          <w:ins w:id="854"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6557B209" w14:textId="77777777" w:rsidR="002E2950" w:rsidRDefault="002E2950" w:rsidP="00D02712">
            <w:pPr>
              <w:pStyle w:val="TAL"/>
              <w:rPr>
                <w:ins w:id="855" w:author="Kahn, Jason D. (Fed)" w:date="2024-02-05T15:22:00Z"/>
              </w:rPr>
            </w:pPr>
            <w:ins w:id="856" w:author="Kahn, Jason D. (Fed)" w:date="2024-02-05T15:22:00Z">
              <w:r>
                <w:t xml:space="preserve">      </w:t>
              </w:r>
              <w:proofErr w:type="spellStart"/>
              <w:r>
                <w:t>MbsfnArea</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7055E44D" w14:textId="77777777" w:rsidR="002E2950" w:rsidRDefault="002E2950" w:rsidP="00D02712">
            <w:pPr>
              <w:pStyle w:val="TAL"/>
              <w:rPr>
                <w:ins w:id="857" w:author="Kahn, Jason D. (Fed)" w:date="2024-02-05T15:22:00Z"/>
              </w:rPr>
            </w:pPr>
            <w:ins w:id="858" w:author="Kahn, Jason D. (Fed)" w:date="2024-02-05T15:22:00Z">
              <w:r>
                <w:t>not present</w:t>
              </w:r>
            </w:ins>
          </w:p>
        </w:tc>
        <w:tc>
          <w:tcPr>
            <w:tcW w:w="2126" w:type="dxa"/>
            <w:tcBorders>
              <w:top w:val="single" w:sz="4" w:space="0" w:color="auto"/>
              <w:left w:val="single" w:sz="4" w:space="0" w:color="auto"/>
              <w:bottom w:val="single" w:sz="4" w:space="0" w:color="auto"/>
              <w:right w:val="single" w:sz="4" w:space="0" w:color="auto"/>
            </w:tcBorders>
          </w:tcPr>
          <w:p w14:paraId="2A24406E" w14:textId="77777777" w:rsidR="002E2950" w:rsidRDefault="002E2950" w:rsidP="00D02712">
            <w:pPr>
              <w:pStyle w:val="TAL"/>
              <w:rPr>
                <w:ins w:id="859"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4BC88983" w14:textId="77777777" w:rsidR="002E2950" w:rsidRDefault="002E2950" w:rsidP="00D02712">
            <w:pPr>
              <w:pStyle w:val="TAL"/>
              <w:rPr>
                <w:ins w:id="860"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6750405A" w14:textId="77777777" w:rsidR="002E2950" w:rsidRDefault="002E2950" w:rsidP="00D02712">
            <w:pPr>
              <w:pStyle w:val="TAL"/>
              <w:rPr>
                <w:ins w:id="861" w:author="Kahn, Jason D. (Fed)" w:date="2024-02-05T15:22:00Z"/>
              </w:rPr>
            </w:pPr>
          </w:p>
        </w:tc>
      </w:tr>
      <w:tr w:rsidR="002E2950" w14:paraId="24A40BB6" w14:textId="77777777" w:rsidTr="00D02712">
        <w:trPr>
          <w:ins w:id="862"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7D33EF59" w14:textId="77777777" w:rsidR="002E2950" w:rsidRDefault="002E2950" w:rsidP="00D02712">
            <w:pPr>
              <w:pStyle w:val="TAL"/>
              <w:rPr>
                <w:ins w:id="863" w:author="Kahn, Jason D. (Fed)" w:date="2024-02-05T15:22:00Z"/>
              </w:rPr>
            </w:pPr>
            <w:ins w:id="864" w:author="Kahn, Jason D. (Fed)" w:date="2024-02-05T15:22:00Z">
              <w:r>
                <w:t xml:space="preserve">      </w:t>
              </w:r>
              <w:proofErr w:type="spellStart"/>
              <w:r>
                <w:t>CurrentCoordinate</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C721D8C" w14:textId="77777777" w:rsidR="002E2950" w:rsidRDefault="002E2950" w:rsidP="00D02712">
            <w:pPr>
              <w:pStyle w:val="TAL"/>
              <w:rPr>
                <w:ins w:id="865" w:author="Kahn, Jason D. (Fed)" w:date="2024-02-05T15:22:00Z"/>
              </w:rPr>
            </w:pPr>
          </w:p>
        </w:tc>
        <w:tc>
          <w:tcPr>
            <w:tcW w:w="2126" w:type="dxa"/>
            <w:tcBorders>
              <w:top w:val="single" w:sz="4" w:space="0" w:color="auto"/>
              <w:left w:val="single" w:sz="4" w:space="0" w:color="auto"/>
              <w:bottom w:val="single" w:sz="4" w:space="0" w:color="auto"/>
              <w:right w:val="single" w:sz="4" w:space="0" w:color="auto"/>
            </w:tcBorders>
          </w:tcPr>
          <w:p w14:paraId="50E45335" w14:textId="77777777" w:rsidR="002E2950" w:rsidRDefault="002E2950" w:rsidP="00D02712">
            <w:pPr>
              <w:pStyle w:val="TAL"/>
              <w:rPr>
                <w:ins w:id="866"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6258FFCE" w14:textId="77777777" w:rsidR="002E2950" w:rsidRDefault="002E2950" w:rsidP="00D02712">
            <w:pPr>
              <w:pStyle w:val="TAL"/>
              <w:rPr>
                <w:ins w:id="867"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0B5A5CBA" w14:textId="77777777" w:rsidR="002E2950" w:rsidRDefault="002E2950" w:rsidP="00D02712">
            <w:pPr>
              <w:pStyle w:val="TAL"/>
              <w:rPr>
                <w:ins w:id="868" w:author="Kahn, Jason D. (Fed)" w:date="2024-02-05T15:22:00Z"/>
              </w:rPr>
            </w:pPr>
          </w:p>
        </w:tc>
      </w:tr>
      <w:tr w:rsidR="002E2950" w14:paraId="532771C4" w14:textId="77777777" w:rsidTr="00D02712">
        <w:trPr>
          <w:ins w:id="869"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44620B2D" w14:textId="77777777" w:rsidR="002E2950" w:rsidRDefault="002E2950" w:rsidP="00D02712">
            <w:pPr>
              <w:pStyle w:val="TAL"/>
              <w:rPr>
                <w:ins w:id="870" w:author="Kahn, Jason D. (Fed)" w:date="2024-02-05T15:22:00Z"/>
              </w:rPr>
            </w:pPr>
            <w:ins w:id="871" w:author="Kahn, Jason D. (Fed)" w:date="2024-02-05T15:22:00Z">
              <w:r>
                <w:t xml:space="preserve">        longitude</w:t>
              </w:r>
            </w:ins>
          </w:p>
        </w:tc>
        <w:tc>
          <w:tcPr>
            <w:tcW w:w="2126" w:type="dxa"/>
            <w:tcBorders>
              <w:top w:val="single" w:sz="4" w:space="0" w:color="auto"/>
              <w:left w:val="single" w:sz="4" w:space="0" w:color="auto"/>
              <w:bottom w:val="single" w:sz="4" w:space="0" w:color="auto"/>
              <w:right w:val="single" w:sz="4" w:space="0" w:color="auto"/>
            </w:tcBorders>
            <w:hideMark/>
          </w:tcPr>
          <w:p w14:paraId="005390D2" w14:textId="77777777" w:rsidR="002E2950" w:rsidRDefault="002E2950" w:rsidP="00D02712">
            <w:pPr>
              <w:pStyle w:val="TAL"/>
              <w:rPr>
                <w:ins w:id="872" w:author="Kahn, Jason D. (Fed)" w:date="2024-02-05T15:22:00Z"/>
              </w:rPr>
            </w:pPr>
            <w:ins w:id="873" w:author="Kahn, Jason D. (Fed)" w:date="2024-02-05T15:22:00Z">
              <w:r>
                <w:t>Encrypted &lt;longitude&gt;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20E7891B" w14:textId="77777777" w:rsidR="002E2950" w:rsidRDefault="002E2950" w:rsidP="00D02712">
            <w:pPr>
              <w:pStyle w:val="TAL"/>
              <w:rPr>
                <w:ins w:id="874" w:author="Kahn, Jason D. (Fed)" w:date="2024-02-05T15:22:00Z"/>
              </w:rPr>
            </w:pPr>
            <w:ins w:id="875" w:author="Kahn, Jason D. (Fed)" w:date="2024-02-05T15:22:00Z">
              <w:r>
                <w:t xml:space="preserve">Encryption according to NOTE 1 in TS 36.579-1 [2] Table </w:t>
              </w:r>
              <w:r w:rsidRPr="00592E3B">
                <w:t>5.5.3.4.1-2</w:t>
              </w:r>
            </w:ins>
          </w:p>
        </w:tc>
        <w:tc>
          <w:tcPr>
            <w:tcW w:w="1418" w:type="dxa"/>
            <w:tcBorders>
              <w:top w:val="single" w:sz="4" w:space="0" w:color="auto"/>
              <w:left w:val="single" w:sz="4" w:space="0" w:color="auto"/>
              <w:bottom w:val="single" w:sz="4" w:space="0" w:color="auto"/>
              <w:right w:val="single" w:sz="4" w:space="0" w:color="auto"/>
            </w:tcBorders>
          </w:tcPr>
          <w:p w14:paraId="6D8388DB" w14:textId="77777777" w:rsidR="002E2950" w:rsidRDefault="002E2950" w:rsidP="00D02712">
            <w:pPr>
              <w:pStyle w:val="TAL"/>
              <w:rPr>
                <w:ins w:id="876"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6A261CB0" w14:textId="77777777" w:rsidR="002E2950" w:rsidRDefault="002E2950" w:rsidP="00D02712">
            <w:pPr>
              <w:pStyle w:val="TAL"/>
              <w:rPr>
                <w:ins w:id="877" w:author="Kahn, Jason D. (Fed)" w:date="2024-02-05T15:22:00Z"/>
              </w:rPr>
            </w:pPr>
          </w:p>
        </w:tc>
      </w:tr>
      <w:tr w:rsidR="002E2950" w14:paraId="2EB8C165" w14:textId="77777777" w:rsidTr="00D02712">
        <w:trPr>
          <w:ins w:id="878"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2B444046" w14:textId="77777777" w:rsidR="002E2950" w:rsidRDefault="002E2950" w:rsidP="00D02712">
            <w:pPr>
              <w:pStyle w:val="TAL"/>
              <w:rPr>
                <w:ins w:id="879" w:author="Kahn, Jason D. (Fed)" w:date="2024-02-05T15:22:00Z"/>
              </w:rPr>
            </w:pPr>
            <w:ins w:id="880" w:author="Kahn, Jason D. (Fed)" w:date="2024-02-05T15:22:00Z">
              <w:r>
                <w:t xml:space="preserve">        latitude</w:t>
              </w:r>
            </w:ins>
          </w:p>
        </w:tc>
        <w:tc>
          <w:tcPr>
            <w:tcW w:w="2126" w:type="dxa"/>
            <w:tcBorders>
              <w:top w:val="single" w:sz="4" w:space="0" w:color="auto"/>
              <w:left w:val="single" w:sz="4" w:space="0" w:color="auto"/>
              <w:bottom w:val="single" w:sz="4" w:space="0" w:color="auto"/>
              <w:right w:val="single" w:sz="4" w:space="0" w:color="auto"/>
            </w:tcBorders>
            <w:hideMark/>
          </w:tcPr>
          <w:p w14:paraId="74628FA0" w14:textId="77777777" w:rsidR="002E2950" w:rsidRDefault="002E2950" w:rsidP="00D02712">
            <w:pPr>
              <w:pStyle w:val="TAL"/>
              <w:rPr>
                <w:ins w:id="881" w:author="Kahn, Jason D. (Fed)" w:date="2024-02-05T15:22:00Z"/>
              </w:rPr>
            </w:pPr>
            <w:ins w:id="882" w:author="Kahn, Jason D. (Fed)" w:date="2024-02-05T15:22:00Z">
              <w:r>
                <w:t>Encrypted &lt;latitude&gt;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042CD0EF" w14:textId="77777777" w:rsidR="002E2950" w:rsidRDefault="002E2950" w:rsidP="00D02712">
            <w:pPr>
              <w:pStyle w:val="TAL"/>
              <w:rPr>
                <w:ins w:id="883" w:author="Kahn, Jason D. (Fed)" w:date="2024-02-05T15:22:00Z"/>
              </w:rPr>
            </w:pPr>
            <w:ins w:id="884" w:author="Kahn, Jason D. (Fed)" w:date="2024-02-05T15:22:00Z">
              <w:r>
                <w:t xml:space="preserve">Encryption according to NOTE 1 in TS 36.579-1 [2] Table </w:t>
              </w:r>
              <w:r w:rsidRPr="00592E3B">
                <w:t>5.5.3.4.1-2</w:t>
              </w:r>
            </w:ins>
          </w:p>
        </w:tc>
        <w:tc>
          <w:tcPr>
            <w:tcW w:w="1418" w:type="dxa"/>
            <w:tcBorders>
              <w:top w:val="single" w:sz="4" w:space="0" w:color="auto"/>
              <w:left w:val="single" w:sz="4" w:space="0" w:color="auto"/>
              <w:bottom w:val="single" w:sz="4" w:space="0" w:color="auto"/>
              <w:right w:val="single" w:sz="4" w:space="0" w:color="auto"/>
            </w:tcBorders>
          </w:tcPr>
          <w:p w14:paraId="46581234" w14:textId="77777777" w:rsidR="002E2950" w:rsidRDefault="002E2950" w:rsidP="00D02712">
            <w:pPr>
              <w:pStyle w:val="TAL"/>
              <w:rPr>
                <w:ins w:id="885"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3BBF2344" w14:textId="77777777" w:rsidR="002E2950" w:rsidRDefault="002E2950" w:rsidP="00D02712">
            <w:pPr>
              <w:pStyle w:val="TAL"/>
              <w:rPr>
                <w:ins w:id="886" w:author="Kahn, Jason D. (Fed)" w:date="2024-02-05T15:22:00Z"/>
              </w:rPr>
            </w:pPr>
          </w:p>
        </w:tc>
      </w:tr>
    </w:tbl>
    <w:p w14:paraId="00E0036E" w14:textId="77777777" w:rsidR="002E2950" w:rsidRDefault="002E2950" w:rsidP="002E2950">
      <w:pPr>
        <w:rPr>
          <w:ins w:id="887" w:author="Kahn, Jason D. (Fed)" w:date="2024-02-05T15:22:00Z"/>
        </w:rPr>
      </w:pPr>
    </w:p>
    <w:p w14:paraId="2CF04E3B" w14:textId="48DE9B41" w:rsidR="002E2950" w:rsidRDefault="002E2950" w:rsidP="002E2950">
      <w:pPr>
        <w:pStyle w:val="TH"/>
        <w:rPr>
          <w:ins w:id="888" w:author="Kahn, Jason D. (Fed)" w:date="2024-02-05T15:22:00Z"/>
        </w:rPr>
      </w:pPr>
      <w:ins w:id="889" w:author="Kahn, Jason D. (Fed)" w:date="2024-02-05T15:22:00Z">
        <w:r>
          <w:lastRenderedPageBreak/>
          <w:t xml:space="preserve">Table </w:t>
        </w:r>
      </w:ins>
      <w:ins w:id="890" w:author="Kahn, Jason D. (Fed)" w:date="2024-02-06T13:53:00Z">
        <w:r w:rsidR="008A35A6">
          <w:t>6.9.1</w:t>
        </w:r>
      </w:ins>
      <w:ins w:id="891" w:author="Kahn, Jason D. (Fed)" w:date="2024-02-05T15:22:00Z">
        <w:r>
          <w:t xml:space="preserve">.3.3-8: SIP MESSAGE from the UE (Step 16, Table </w:t>
        </w:r>
      </w:ins>
      <w:ins w:id="892" w:author="Kahn, Jason D. (Fed)" w:date="2024-02-06T13:53:00Z">
        <w:r w:rsidR="008A35A6">
          <w:t>6.9.1</w:t>
        </w:r>
      </w:ins>
      <w:ins w:id="893" w:author="Kahn, Jason D. (Fed)" w:date="2024-02-05T15:22:00Z">
        <w:r>
          <w:t>.3.2-1;</w:t>
        </w:r>
        <w:r>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E2950" w14:paraId="0CA79AF2" w14:textId="77777777" w:rsidTr="00D02712">
        <w:trPr>
          <w:ins w:id="894" w:author="Kahn, Jason D. (Fed)" w:date="2024-02-05T15:22:00Z"/>
        </w:trPr>
        <w:tc>
          <w:tcPr>
            <w:tcW w:w="9645" w:type="dxa"/>
            <w:gridSpan w:val="5"/>
            <w:tcBorders>
              <w:top w:val="single" w:sz="4" w:space="0" w:color="auto"/>
              <w:left w:val="single" w:sz="4" w:space="0" w:color="auto"/>
              <w:bottom w:val="single" w:sz="4" w:space="0" w:color="auto"/>
              <w:right w:val="single" w:sz="4" w:space="0" w:color="auto"/>
            </w:tcBorders>
            <w:hideMark/>
          </w:tcPr>
          <w:p w14:paraId="19F5FAEA" w14:textId="77777777" w:rsidR="002E2950" w:rsidRDefault="002E2950" w:rsidP="00D02712">
            <w:pPr>
              <w:pStyle w:val="TAL"/>
              <w:rPr>
                <w:ins w:id="895" w:author="Kahn, Jason D. (Fed)" w:date="2024-02-05T15:22:00Z"/>
                <w:szCs w:val="18"/>
              </w:rPr>
            </w:pPr>
            <w:ins w:id="896" w:author="Kahn, Jason D. (Fed)" w:date="2024-02-05T15:22:00Z">
              <w:r>
                <w:t>Derivation Path: TS 36.579-1 [2], Table 5.5.2.7.1-1, condition LOCATION-INFO</w:t>
              </w:r>
            </w:ins>
          </w:p>
        </w:tc>
      </w:tr>
      <w:tr w:rsidR="002E2950" w14:paraId="7510EE99" w14:textId="77777777" w:rsidTr="00D02712">
        <w:trPr>
          <w:ins w:id="897" w:author="Kahn, Jason D. (Fed)" w:date="2024-02-05T15:22:00Z"/>
        </w:trPr>
        <w:tc>
          <w:tcPr>
            <w:tcW w:w="2837" w:type="dxa"/>
            <w:tcBorders>
              <w:top w:val="single" w:sz="4" w:space="0" w:color="auto"/>
              <w:left w:val="single" w:sz="4" w:space="0" w:color="auto"/>
              <w:bottom w:val="single" w:sz="4" w:space="0" w:color="auto"/>
              <w:right w:val="single" w:sz="4" w:space="0" w:color="auto"/>
            </w:tcBorders>
            <w:hideMark/>
          </w:tcPr>
          <w:p w14:paraId="14EFED07" w14:textId="77777777" w:rsidR="002E2950" w:rsidRDefault="002E2950" w:rsidP="00D02712">
            <w:pPr>
              <w:pStyle w:val="TAH"/>
              <w:rPr>
                <w:ins w:id="898" w:author="Kahn, Jason D. (Fed)" w:date="2024-02-05T15:22:00Z"/>
              </w:rPr>
            </w:pPr>
            <w:ins w:id="899" w:author="Kahn, Jason D. (Fed)" w:date="2024-02-05T15:22: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364DCBA" w14:textId="77777777" w:rsidR="002E2950" w:rsidRDefault="002E2950" w:rsidP="00D02712">
            <w:pPr>
              <w:pStyle w:val="TAH"/>
              <w:rPr>
                <w:ins w:id="900" w:author="Kahn, Jason D. (Fed)" w:date="2024-02-05T15:22:00Z"/>
              </w:rPr>
            </w:pPr>
            <w:ins w:id="901" w:author="Kahn, Jason D. (Fed)" w:date="2024-02-05T15:22: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F74B016" w14:textId="77777777" w:rsidR="002E2950" w:rsidRDefault="002E2950" w:rsidP="00D02712">
            <w:pPr>
              <w:pStyle w:val="TAH"/>
              <w:rPr>
                <w:ins w:id="902" w:author="Kahn, Jason D. (Fed)" w:date="2024-02-05T15:22:00Z"/>
              </w:rPr>
            </w:pPr>
            <w:ins w:id="903" w:author="Kahn, Jason D. (Fed)" w:date="2024-02-05T15:22: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1A941C5A" w14:textId="77777777" w:rsidR="002E2950" w:rsidRDefault="002E2950" w:rsidP="00D02712">
            <w:pPr>
              <w:pStyle w:val="TAH"/>
              <w:rPr>
                <w:ins w:id="904" w:author="Kahn, Jason D. (Fed)" w:date="2024-02-05T15:22:00Z"/>
              </w:rPr>
            </w:pPr>
            <w:ins w:id="905" w:author="Kahn, Jason D. (Fed)" w:date="2024-02-05T15:22: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3F1072CD" w14:textId="77777777" w:rsidR="002E2950" w:rsidRDefault="002E2950" w:rsidP="00D02712">
            <w:pPr>
              <w:pStyle w:val="TAH"/>
              <w:rPr>
                <w:ins w:id="906" w:author="Kahn, Jason D. (Fed)" w:date="2024-02-05T15:22:00Z"/>
              </w:rPr>
            </w:pPr>
            <w:ins w:id="907" w:author="Kahn, Jason D. (Fed)" w:date="2024-02-05T15:22:00Z">
              <w:r>
                <w:t>Condition</w:t>
              </w:r>
            </w:ins>
          </w:p>
        </w:tc>
      </w:tr>
      <w:tr w:rsidR="002E2950" w14:paraId="47D82729" w14:textId="77777777" w:rsidTr="00D02712">
        <w:trPr>
          <w:ins w:id="908"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259E5267" w14:textId="77777777" w:rsidR="002E2950" w:rsidRPr="00303ED7" w:rsidRDefault="002E2950" w:rsidP="00D02712">
            <w:pPr>
              <w:pStyle w:val="TAL"/>
              <w:rPr>
                <w:ins w:id="909" w:author="Kahn, Jason D. (Fed)" w:date="2024-02-05T15:22:00Z"/>
                <w:b/>
              </w:rPr>
            </w:pPr>
            <w:ins w:id="910" w:author="Kahn, Jason D. (Fed)" w:date="2024-02-05T15:22: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45CC05C5" w14:textId="77777777" w:rsidR="002E2950" w:rsidRDefault="002E2950" w:rsidP="00D02712">
            <w:pPr>
              <w:pStyle w:val="TAL"/>
              <w:rPr>
                <w:ins w:id="911" w:author="Kahn, Jason D. (Fed)" w:date="2024-02-05T15:22:00Z"/>
              </w:rPr>
            </w:pPr>
          </w:p>
        </w:tc>
        <w:tc>
          <w:tcPr>
            <w:tcW w:w="2127" w:type="dxa"/>
            <w:tcBorders>
              <w:top w:val="single" w:sz="4" w:space="0" w:color="auto"/>
              <w:left w:val="single" w:sz="4" w:space="0" w:color="auto"/>
              <w:bottom w:val="single" w:sz="4" w:space="0" w:color="auto"/>
              <w:right w:val="single" w:sz="4" w:space="0" w:color="auto"/>
            </w:tcBorders>
          </w:tcPr>
          <w:p w14:paraId="3F0633ED" w14:textId="77777777" w:rsidR="002E2950" w:rsidRDefault="002E2950" w:rsidP="00D02712">
            <w:pPr>
              <w:pStyle w:val="TAL"/>
              <w:rPr>
                <w:ins w:id="912"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6C02F15F" w14:textId="77777777" w:rsidR="002E2950" w:rsidRDefault="002E2950" w:rsidP="00D02712">
            <w:pPr>
              <w:pStyle w:val="TAL"/>
              <w:rPr>
                <w:ins w:id="913"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47F2C764" w14:textId="77777777" w:rsidR="002E2950" w:rsidRDefault="002E2950" w:rsidP="00D02712">
            <w:pPr>
              <w:pStyle w:val="TAL"/>
              <w:rPr>
                <w:ins w:id="914" w:author="Kahn, Jason D. (Fed)" w:date="2024-02-05T15:22:00Z"/>
              </w:rPr>
            </w:pPr>
          </w:p>
        </w:tc>
      </w:tr>
      <w:tr w:rsidR="002E2950" w14:paraId="40B721AC" w14:textId="77777777" w:rsidTr="00D02712">
        <w:trPr>
          <w:ins w:id="915"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4A6335F2" w14:textId="77777777" w:rsidR="002E2950" w:rsidRDefault="002E2950" w:rsidP="00D02712">
            <w:pPr>
              <w:pStyle w:val="TAL"/>
              <w:rPr>
                <w:ins w:id="916" w:author="Kahn, Jason D. (Fed)" w:date="2024-02-05T15:22:00Z"/>
                <w:b/>
                <w:bCs/>
              </w:rPr>
            </w:pPr>
            <w:ins w:id="917" w:author="Kahn, Jason D. (Fed)" w:date="2024-02-05T15:2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hideMark/>
          </w:tcPr>
          <w:p w14:paraId="5B196DE3" w14:textId="77777777" w:rsidR="002E2950" w:rsidRDefault="002E2950" w:rsidP="00D02712">
            <w:pPr>
              <w:pStyle w:val="TAL"/>
              <w:rPr>
                <w:ins w:id="918" w:author="Kahn, Jason D. (Fed)" w:date="2024-02-05T15:22:00Z"/>
              </w:rPr>
            </w:pPr>
            <w:ins w:id="919" w:author="Kahn, Jason D. (Fed)" w:date="2024-02-05T15:22: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799989A8" w14:textId="77777777" w:rsidR="002E2950" w:rsidRPr="00303ED7" w:rsidRDefault="002E2950" w:rsidP="00D02712">
            <w:pPr>
              <w:pStyle w:val="TAL"/>
              <w:rPr>
                <w:ins w:id="920" w:author="Kahn, Jason D. (Fed)" w:date="2024-02-05T15:22:00Z"/>
                <w:b/>
              </w:rPr>
            </w:pPr>
            <w:ins w:id="921" w:author="Kahn, Jason D. (Fed)" w:date="2024-02-05T15:22:00Z">
              <w:r>
                <w:rPr>
                  <w:b/>
                </w:rPr>
                <w:t>MCVideo</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1242FD53" w14:textId="77777777" w:rsidR="002E2950" w:rsidRDefault="002E2950" w:rsidP="00D02712">
            <w:pPr>
              <w:pStyle w:val="TAL"/>
              <w:rPr>
                <w:ins w:id="922"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2EFD2668" w14:textId="77777777" w:rsidR="002E2950" w:rsidRDefault="002E2950" w:rsidP="00D02712">
            <w:pPr>
              <w:pStyle w:val="TAL"/>
              <w:rPr>
                <w:ins w:id="923" w:author="Kahn, Jason D. (Fed)" w:date="2024-02-05T15:22:00Z"/>
              </w:rPr>
            </w:pPr>
          </w:p>
        </w:tc>
      </w:tr>
      <w:tr w:rsidR="002E2950" w14:paraId="4228433C" w14:textId="77777777" w:rsidTr="00D02712">
        <w:trPr>
          <w:ins w:id="924"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4C939EAC" w14:textId="77777777" w:rsidR="002E2950" w:rsidRDefault="002E2950" w:rsidP="00D02712">
            <w:pPr>
              <w:pStyle w:val="TAL"/>
              <w:rPr>
                <w:ins w:id="925" w:author="Kahn, Jason D. (Fed)" w:date="2024-02-05T15:22:00Z"/>
                <w:b/>
                <w:bCs/>
              </w:rPr>
            </w:pPr>
            <w:ins w:id="926" w:author="Kahn, Jason D. (Fed)" w:date="2024-02-05T15:2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563B087F" w14:textId="77777777" w:rsidR="002E2950" w:rsidRDefault="002E2950" w:rsidP="00D02712">
            <w:pPr>
              <w:pStyle w:val="TAL"/>
              <w:rPr>
                <w:ins w:id="927" w:author="Kahn, Jason D. (Fed)" w:date="2024-02-05T15:22:00Z"/>
              </w:rPr>
            </w:pPr>
          </w:p>
        </w:tc>
        <w:tc>
          <w:tcPr>
            <w:tcW w:w="2127" w:type="dxa"/>
            <w:tcBorders>
              <w:top w:val="single" w:sz="4" w:space="0" w:color="auto"/>
              <w:left w:val="single" w:sz="4" w:space="0" w:color="auto"/>
              <w:bottom w:val="single" w:sz="4" w:space="0" w:color="auto"/>
              <w:right w:val="single" w:sz="4" w:space="0" w:color="auto"/>
            </w:tcBorders>
            <w:hideMark/>
          </w:tcPr>
          <w:p w14:paraId="31C1CC13" w14:textId="77777777" w:rsidR="002E2950" w:rsidRPr="00303ED7" w:rsidRDefault="002E2950" w:rsidP="00D02712">
            <w:pPr>
              <w:pStyle w:val="TAL"/>
              <w:rPr>
                <w:ins w:id="928" w:author="Kahn, Jason D. (Fed)" w:date="2024-02-05T15:22:00Z"/>
                <w:b/>
              </w:rPr>
            </w:pPr>
            <w:ins w:id="929" w:author="Kahn, Jason D. (Fed)" w:date="2024-02-05T15:22: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72BEC9DE" w14:textId="77777777" w:rsidR="002E2950" w:rsidRDefault="002E2950" w:rsidP="00D02712">
            <w:pPr>
              <w:pStyle w:val="TAL"/>
              <w:rPr>
                <w:ins w:id="930" w:author="Kahn, Jason D. (Fed)" w:date="2024-02-05T15:22:00Z"/>
              </w:rPr>
            </w:pPr>
            <w:ins w:id="931" w:author="Kahn, Jason D. (Fed)" w:date="2024-02-05T15:22:00Z">
              <w:r>
                <w:t>TS 24.281 [26] clause F.3</w:t>
              </w:r>
            </w:ins>
          </w:p>
        </w:tc>
        <w:tc>
          <w:tcPr>
            <w:tcW w:w="1135" w:type="dxa"/>
            <w:tcBorders>
              <w:top w:val="single" w:sz="4" w:space="0" w:color="auto"/>
              <w:left w:val="single" w:sz="4" w:space="0" w:color="auto"/>
              <w:bottom w:val="single" w:sz="4" w:space="0" w:color="auto"/>
              <w:right w:val="single" w:sz="4" w:space="0" w:color="auto"/>
            </w:tcBorders>
            <w:vAlign w:val="bottom"/>
          </w:tcPr>
          <w:p w14:paraId="1C53491B" w14:textId="77777777" w:rsidR="002E2950" w:rsidRDefault="002E2950" w:rsidP="00D02712">
            <w:pPr>
              <w:pStyle w:val="TAL"/>
              <w:rPr>
                <w:ins w:id="932" w:author="Kahn, Jason D. (Fed)" w:date="2024-02-05T15:22:00Z"/>
              </w:rPr>
            </w:pPr>
          </w:p>
        </w:tc>
      </w:tr>
      <w:tr w:rsidR="002E2950" w14:paraId="44078136" w14:textId="77777777" w:rsidTr="00D02712">
        <w:trPr>
          <w:ins w:id="933"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1DA83801" w14:textId="77777777" w:rsidR="002E2950" w:rsidRDefault="002E2950" w:rsidP="00D02712">
            <w:pPr>
              <w:pStyle w:val="TAL"/>
              <w:rPr>
                <w:ins w:id="934" w:author="Kahn, Jason D. (Fed)" w:date="2024-02-05T15:22:00Z"/>
              </w:rPr>
            </w:pPr>
            <w:ins w:id="935" w:author="Kahn, Jason D. (Fed)" w:date="2024-02-05T15:22: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97944B8" w14:textId="7FC02FA6" w:rsidR="002E2950" w:rsidRDefault="002E2950" w:rsidP="00D02712">
            <w:pPr>
              <w:pStyle w:val="TAL"/>
              <w:rPr>
                <w:ins w:id="936" w:author="Kahn, Jason D. (Fed)" w:date="2024-02-05T15:22:00Z"/>
              </w:rPr>
            </w:pPr>
            <w:ins w:id="937" w:author="Kahn, Jason D. (Fed)" w:date="2024-02-05T15:22:00Z">
              <w:r>
                <w:t xml:space="preserve">Location-info as described in Table </w:t>
              </w:r>
            </w:ins>
            <w:ins w:id="938" w:author="Kahn, Jason D. (Fed)" w:date="2024-02-06T13:53:00Z">
              <w:r w:rsidR="008A35A6">
                <w:t>6.9.1</w:t>
              </w:r>
            </w:ins>
            <w:ins w:id="939" w:author="Kahn, Jason D. (Fed)" w:date="2024-02-05T15:22:00Z">
              <w:r>
                <w:t>.3.3-9</w:t>
              </w:r>
            </w:ins>
          </w:p>
        </w:tc>
        <w:tc>
          <w:tcPr>
            <w:tcW w:w="2127" w:type="dxa"/>
            <w:tcBorders>
              <w:top w:val="single" w:sz="4" w:space="0" w:color="auto"/>
              <w:left w:val="single" w:sz="4" w:space="0" w:color="auto"/>
              <w:bottom w:val="single" w:sz="4" w:space="0" w:color="auto"/>
              <w:right w:val="single" w:sz="4" w:space="0" w:color="auto"/>
            </w:tcBorders>
          </w:tcPr>
          <w:p w14:paraId="1C4E3631" w14:textId="77777777" w:rsidR="002E2950" w:rsidRDefault="002E2950" w:rsidP="00D02712">
            <w:pPr>
              <w:pStyle w:val="TAL"/>
              <w:rPr>
                <w:ins w:id="940"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7F81A620" w14:textId="77777777" w:rsidR="002E2950" w:rsidRDefault="002E2950" w:rsidP="00D02712">
            <w:pPr>
              <w:pStyle w:val="TAL"/>
              <w:rPr>
                <w:ins w:id="941"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2BCF1FE6" w14:textId="77777777" w:rsidR="002E2950" w:rsidRDefault="002E2950" w:rsidP="00D02712">
            <w:pPr>
              <w:pStyle w:val="TAL"/>
              <w:rPr>
                <w:ins w:id="942" w:author="Kahn, Jason D. (Fed)" w:date="2024-02-05T15:22:00Z"/>
              </w:rPr>
            </w:pPr>
          </w:p>
        </w:tc>
      </w:tr>
    </w:tbl>
    <w:p w14:paraId="6EF4D978" w14:textId="77777777" w:rsidR="002E2950" w:rsidRDefault="002E2950" w:rsidP="002E2950">
      <w:pPr>
        <w:rPr>
          <w:ins w:id="943" w:author="Kahn, Jason D. (Fed)" w:date="2024-02-05T15:22:00Z"/>
        </w:rPr>
      </w:pPr>
    </w:p>
    <w:p w14:paraId="4247BD2A" w14:textId="09D35B31" w:rsidR="002E2950" w:rsidRDefault="002E2950" w:rsidP="002E2950">
      <w:pPr>
        <w:pStyle w:val="TH"/>
        <w:rPr>
          <w:ins w:id="944" w:author="Kahn, Jason D. (Fed)" w:date="2024-02-05T15:22:00Z"/>
        </w:rPr>
      </w:pPr>
      <w:ins w:id="945" w:author="Kahn, Jason D. (Fed)" w:date="2024-02-05T15:22:00Z">
        <w:r>
          <w:t xml:space="preserve">Table </w:t>
        </w:r>
      </w:ins>
      <w:ins w:id="946" w:author="Kahn, Jason D. (Fed)" w:date="2024-02-06T13:53:00Z">
        <w:r w:rsidR="008A35A6">
          <w:t>6.9.1</w:t>
        </w:r>
      </w:ins>
      <w:ins w:id="947" w:author="Kahn, Jason D. (Fed)" w:date="2024-02-05T15:22:00Z">
        <w:r>
          <w:t xml:space="preserve">.3.3-9: Location-Info in SIP MESSAGE (Table </w:t>
        </w:r>
      </w:ins>
      <w:ins w:id="948" w:author="Kahn, Jason D. (Fed)" w:date="2024-02-06T13:53:00Z">
        <w:r w:rsidR="008A35A6">
          <w:t>6.9.1</w:t>
        </w:r>
      </w:ins>
      <w:ins w:id="949" w:author="Kahn, Jason D. (Fed)" w:date="2024-02-05T15:22:00Z">
        <w:r>
          <w:t>.3.3-8)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E2950" w14:paraId="4D849990" w14:textId="77777777" w:rsidTr="00D02712">
        <w:trPr>
          <w:ins w:id="950" w:author="Kahn, Jason D. (Fed)" w:date="2024-02-05T15:22:00Z"/>
        </w:trPr>
        <w:tc>
          <w:tcPr>
            <w:tcW w:w="9645" w:type="dxa"/>
            <w:gridSpan w:val="5"/>
            <w:tcBorders>
              <w:top w:val="single" w:sz="4" w:space="0" w:color="auto"/>
              <w:left w:val="single" w:sz="4" w:space="0" w:color="auto"/>
              <w:bottom w:val="single" w:sz="4" w:space="0" w:color="auto"/>
              <w:right w:val="single" w:sz="4" w:space="0" w:color="auto"/>
            </w:tcBorders>
            <w:hideMark/>
          </w:tcPr>
          <w:p w14:paraId="5530D5BD" w14:textId="77777777" w:rsidR="002E2950" w:rsidRDefault="002E2950" w:rsidP="00D02712">
            <w:pPr>
              <w:pStyle w:val="TAL"/>
              <w:rPr>
                <w:ins w:id="951" w:author="Kahn, Jason D. (Fed)" w:date="2024-02-05T15:22:00Z"/>
                <w:szCs w:val="18"/>
              </w:rPr>
            </w:pPr>
            <w:ins w:id="952" w:author="Kahn, Jason D. (Fed)" w:date="2024-02-05T15:22:00Z">
              <w:r>
                <w:t>Derivation Path: TS 36.579-1 [2], Table 5.5.3.4.1-2</w:t>
              </w:r>
            </w:ins>
          </w:p>
        </w:tc>
      </w:tr>
      <w:tr w:rsidR="002E2950" w14:paraId="5128BCE9" w14:textId="77777777" w:rsidTr="00D02712">
        <w:trPr>
          <w:ins w:id="953" w:author="Kahn, Jason D. (Fed)" w:date="2024-02-05T15:22:00Z"/>
        </w:trPr>
        <w:tc>
          <w:tcPr>
            <w:tcW w:w="2837" w:type="dxa"/>
            <w:tcBorders>
              <w:top w:val="single" w:sz="4" w:space="0" w:color="auto"/>
              <w:left w:val="single" w:sz="4" w:space="0" w:color="auto"/>
              <w:bottom w:val="single" w:sz="4" w:space="0" w:color="auto"/>
              <w:right w:val="single" w:sz="4" w:space="0" w:color="auto"/>
            </w:tcBorders>
            <w:hideMark/>
          </w:tcPr>
          <w:p w14:paraId="73040459" w14:textId="77777777" w:rsidR="002E2950" w:rsidRDefault="002E2950" w:rsidP="00D02712">
            <w:pPr>
              <w:pStyle w:val="TAH"/>
              <w:rPr>
                <w:ins w:id="954" w:author="Kahn, Jason D. (Fed)" w:date="2024-02-05T15:22:00Z"/>
              </w:rPr>
            </w:pPr>
            <w:ins w:id="955" w:author="Kahn, Jason D. (Fed)" w:date="2024-02-05T15:22: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C27BEC4" w14:textId="77777777" w:rsidR="002E2950" w:rsidRDefault="002E2950" w:rsidP="00D02712">
            <w:pPr>
              <w:pStyle w:val="TAH"/>
              <w:rPr>
                <w:ins w:id="956" w:author="Kahn, Jason D. (Fed)" w:date="2024-02-05T15:22:00Z"/>
              </w:rPr>
            </w:pPr>
            <w:ins w:id="957" w:author="Kahn, Jason D. (Fed)" w:date="2024-02-05T15:22: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BCE6FE6" w14:textId="77777777" w:rsidR="002E2950" w:rsidRDefault="002E2950" w:rsidP="00D02712">
            <w:pPr>
              <w:pStyle w:val="TAH"/>
              <w:rPr>
                <w:ins w:id="958" w:author="Kahn, Jason D. (Fed)" w:date="2024-02-05T15:22:00Z"/>
              </w:rPr>
            </w:pPr>
            <w:ins w:id="959" w:author="Kahn, Jason D. (Fed)" w:date="2024-02-05T15:22: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59A7866C" w14:textId="77777777" w:rsidR="002E2950" w:rsidRDefault="002E2950" w:rsidP="00D02712">
            <w:pPr>
              <w:pStyle w:val="TAH"/>
              <w:rPr>
                <w:ins w:id="960" w:author="Kahn, Jason D. (Fed)" w:date="2024-02-05T15:22:00Z"/>
              </w:rPr>
            </w:pPr>
            <w:ins w:id="961" w:author="Kahn, Jason D. (Fed)" w:date="2024-02-05T15:22: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0ADCBC19" w14:textId="77777777" w:rsidR="002E2950" w:rsidRDefault="002E2950" w:rsidP="00D02712">
            <w:pPr>
              <w:pStyle w:val="TAH"/>
              <w:rPr>
                <w:ins w:id="962" w:author="Kahn, Jason D. (Fed)" w:date="2024-02-05T15:22:00Z"/>
              </w:rPr>
            </w:pPr>
            <w:ins w:id="963" w:author="Kahn, Jason D. (Fed)" w:date="2024-02-05T15:22:00Z">
              <w:r>
                <w:t>Condition</w:t>
              </w:r>
            </w:ins>
          </w:p>
        </w:tc>
      </w:tr>
      <w:tr w:rsidR="002E2950" w14:paraId="142450D1" w14:textId="77777777" w:rsidTr="00D02712">
        <w:trPr>
          <w:ins w:id="964"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22E40878" w14:textId="77777777" w:rsidR="002E2950" w:rsidRDefault="002E2950" w:rsidP="00D02712">
            <w:pPr>
              <w:pStyle w:val="TAL"/>
              <w:rPr>
                <w:ins w:id="965" w:author="Kahn, Jason D. (Fed)" w:date="2024-02-05T15:22:00Z"/>
              </w:rPr>
            </w:pPr>
            <w:ins w:id="966" w:author="Kahn, Jason D. (Fed)" w:date="2024-02-05T15:22:00Z">
              <w:r>
                <w:t>location-info</w:t>
              </w:r>
            </w:ins>
          </w:p>
        </w:tc>
        <w:tc>
          <w:tcPr>
            <w:tcW w:w="2127" w:type="dxa"/>
            <w:tcBorders>
              <w:top w:val="single" w:sz="4" w:space="0" w:color="auto"/>
              <w:left w:val="single" w:sz="4" w:space="0" w:color="auto"/>
              <w:bottom w:val="single" w:sz="4" w:space="0" w:color="auto"/>
              <w:right w:val="single" w:sz="4" w:space="0" w:color="auto"/>
            </w:tcBorders>
          </w:tcPr>
          <w:p w14:paraId="2125A48F" w14:textId="77777777" w:rsidR="002E2950" w:rsidRDefault="002E2950" w:rsidP="00D02712">
            <w:pPr>
              <w:pStyle w:val="TAL"/>
              <w:rPr>
                <w:ins w:id="967" w:author="Kahn, Jason D. (Fed)" w:date="2024-02-05T15:22:00Z"/>
              </w:rPr>
            </w:pPr>
          </w:p>
        </w:tc>
        <w:tc>
          <w:tcPr>
            <w:tcW w:w="2127" w:type="dxa"/>
            <w:tcBorders>
              <w:top w:val="single" w:sz="4" w:space="0" w:color="auto"/>
              <w:left w:val="single" w:sz="4" w:space="0" w:color="auto"/>
              <w:bottom w:val="single" w:sz="4" w:space="0" w:color="auto"/>
              <w:right w:val="single" w:sz="4" w:space="0" w:color="auto"/>
            </w:tcBorders>
          </w:tcPr>
          <w:p w14:paraId="3C26C7EF" w14:textId="77777777" w:rsidR="002E2950" w:rsidRDefault="002E2950" w:rsidP="00D02712">
            <w:pPr>
              <w:pStyle w:val="TAL"/>
              <w:rPr>
                <w:ins w:id="968"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36D0E854" w14:textId="77777777" w:rsidR="002E2950" w:rsidRDefault="002E2950" w:rsidP="00D02712">
            <w:pPr>
              <w:pStyle w:val="TAL"/>
              <w:rPr>
                <w:ins w:id="969"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076DA374" w14:textId="77777777" w:rsidR="002E2950" w:rsidRDefault="002E2950" w:rsidP="00D02712">
            <w:pPr>
              <w:pStyle w:val="TAL"/>
              <w:rPr>
                <w:ins w:id="970" w:author="Kahn, Jason D. (Fed)" w:date="2024-02-05T15:22:00Z"/>
              </w:rPr>
            </w:pPr>
          </w:p>
        </w:tc>
      </w:tr>
      <w:tr w:rsidR="002E2950" w14:paraId="443EEC53" w14:textId="77777777" w:rsidTr="00D02712">
        <w:trPr>
          <w:ins w:id="971"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503D13D4" w14:textId="77777777" w:rsidR="002E2950" w:rsidRDefault="002E2950" w:rsidP="00D02712">
            <w:pPr>
              <w:pStyle w:val="TAL"/>
              <w:rPr>
                <w:ins w:id="972" w:author="Kahn, Jason D. (Fed)" w:date="2024-02-05T15:22:00Z"/>
              </w:rPr>
            </w:pPr>
            <w:ins w:id="973" w:author="Kahn, Jason D. (Fed)" w:date="2024-02-05T15:22:00Z">
              <w:r>
                <w:t xml:space="preserve">  Report</w:t>
              </w:r>
            </w:ins>
          </w:p>
        </w:tc>
        <w:tc>
          <w:tcPr>
            <w:tcW w:w="2127" w:type="dxa"/>
            <w:tcBorders>
              <w:top w:val="single" w:sz="4" w:space="0" w:color="auto"/>
              <w:left w:val="single" w:sz="4" w:space="0" w:color="auto"/>
              <w:bottom w:val="single" w:sz="4" w:space="0" w:color="auto"/>
              <w:right w:val="single" w:sz="4" w:space="0" w:color="auto"/>
            </w:tcBorders>
          </w:tcPr>
          <w:p w14:paraId="522E84CE" w14:textId="77777777" w:rsidR="002E2950" w:rsidRDefault="002E2950" w:rsidP="00D02712">
            <w:pPr>
              <w:pStyle w:val="TAL"/>
              <w:rPr>
                <w:ins w:id="974" w:author="Kahn, Jason D. (Fed)" w:date="2024-02-05T15:22:00Z"/>
              </w:rPr>
            </w:pPr>
          </w:p>
        </w:tc>
        <w:tc>
          <w:tcPr>
            <w:tcW w:w="2127" w:type="dxa"/>
            <w:tcBorders>
              <w:top w:val="single" w:sz="4" w:space="0" w:color="auto"/>
              <w:left w:val="single" w:sz="4" w:space="0" w:color="auto"/>
              <w:bottom w:val="single" w:sz="4" w:space="0" w:color="auto"/>
              <w:right w:val="single" w:sz="4" w:space="0" w:color="auto"/>
            </w:tcBorders>
          </w:tcPr>
          <w:p w14:paraId="5DA9B60A" w14:textId="77777777" w:rsidR="002E2950" w:rsidRDefault="002E2950" w:rsidP="00D02712">
            <w:pPr>
              <w:pStyle w:val="TAL"/>
              <w:rPr>
                <w:ins w:id="975"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52B98A5A" w14:textId="77777777" w:rsidR="002E2950" w:rsidRDefault="002E2950" w:rsidP="00D02712">
            <w:pPr>
              <w:pStyle w:val="TAL"/>
              <w:rPr>
                <w:ins w:id="976"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32FD8E0A" w14:textId="77777777" w:rsidR="002E2950" w:rsidRDefault="002E2950" w:rsidP="00D02712">
            <w:pPr>
              <w:pStyle w:val="TAL"/>
              <w:rPr>
                <w:ins w:id="977" w:author="Kahn, Jason D. (Fed)" w:date="2024-02-05T15:22:00Z"/>
              </w:rPr>
            </w:pPr>
          </w:p>
        </w:tc>
      </w:tr>
      <w:tr w:rsidR="002E2950" w14:paraId="1D003494" w14:textId="77777777" w:rsidTr="00D02712">
        <w:trPr>
          <w:ins w:id="978"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3CFD0C10" w14:textId="77777777" w:rsidR="002E2950" w:rsidRDefault="002E2950" w:rsidP="00D02712">
            <w:pPr>
              <w:pStyle w:val="TAL"/>
              <w:rPr>
                <w:ins w:id="979" w:author="Kahn, Jason D. (Fed)" w:date="2024-02-05T15:22:00Z"/>
              </w:rPr>
            </w:pPr>
            <w:ins w:id="980" w:author="Kahn, Jason D. (Fed)" w:date="2024-02-05T15:22:00Z">
              <w:r>
                <w:t xml:space="preserve">    </w:t>
              </w:r>
              <w:proofErr w:type="spellStart"/>
              <w:r>
                <w:t>ReportType</w:t>
              </w:r>
              <w:proofErr w:type="spellEnd"/>
              <w:r>
                <w:t xml:space="preserve"> attribute</w:t>
              </w:r>
            </w:ins>
          </w:p>
        </w:tc>
        <w:tc>
          <w:tcPr>
            <w:tcW w:w="2127" w:type="dxa"/>
            <w:tcBorders>
              <w:top w:val="single" w:sz="4" w:space="0" w:color="auto"/>
              <w:left w:val="single" w:sz="4" w:space="0" w:color="auto"/>
              <w:bottom w:val="single" w:sz="4" w:space="0" w:color="auto"/>
              <w:right w:val="single" w:sz="4" w:space="0" w:color="auto"/>
            </w:tcBorders>
            <w:hideMark/>
          </w:tcPr>
          <w:p w14:paraId="52C48878" w14:textId="77777777" w:rsidR="002E2950" w:rsidRDefault="002E2950" w:rsidP="00D02712">
            <w:pPr>
              <w:pStyle w:val="TAL"/>
              <w:rPr>
                <w:ins w:id="981" w:author="Kahn, Jason D. (Fed)" w:date="2024-02-05T15:22:00Z"/>
              </w:rPr>
            </w:pPr>
            <w:ins w:id="982" w:author="Kahn, Jason D. (Fed)" w:date="2024-02-05T15:22:00Z">
              <w:r>
                <w:t>"</w:t>
              </w:r>
              <w:proofErr w:type="spellStart"/>
              <w:r>
                <w:t>NonEmergency</w:t>
              </w:r>
              <w:proofErr w:type="spellEnd"/>
              <w:r>
                <w:t>"</w:t>
              </w:r>
            </w:ins>
          </w:p>
        </w:tc>
        <w:tc>
          <w:tcPr>
            <w:tcW w:w="2127" w:type="dxa"/>
            <w:tcBorders>
              <w:top w:val="single" w:sz="4" w:space="0" w:color="auto"/>
              <w:left w:val="single" w:sz="4" w:space="0" w:color="auto"/>
              <w:bottom w:val="single" w:sz="4" w:space="0" w:color="auto"/>
              <w:right w:val="single" w:sz="4" w:space="0" w:color="auto"/>
            </w:tcBorders>
          </w:tcPr>
          <w:p w14:paraId="58B44872" w14:textId="77777777" w:rsidR="002E2950" w:rsidRDefault="002E2950" w:rsidP="00D02712">
            <w:pPr>
              <w:pStyle w:val="TAL"/>
              <w:rPr>
                <w:ins w:id="983"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174C29FD" w14:textId="77777777" w:rsidR="002E2950" w:rsidRDefault="002E2950" w:rsidP="00D02712">
            <w:pPr>
              <w:pStyle w:val="TAL"/>
              <w:rPr>
                <w:ins w:id="984"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5FF389F4" w14:textId="77777777" w:rsidR="002E2950" w:rsidRDefault="002E2950" w:rsidP="00D02712">
            <w:pPr>
              <w:pStyle w:val="TAL"/>
              <w:rPr>
                <w:ins w:id="985" w:author="Kahn, Jason D. (Fed)" w:date="2024-02-05T15:22:00Z"/>
              </w:rPr>
            </w:pPr>
          </w:p>
        </w:tc>
      </w:tr>
      <w:tr w:rsidR="002E2950" w14:paraId="07D5A5C4" w14:textId="77777777" w:rsidTr="00D02712">
        <w:trPr>
          <w:ins w:id="986"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2BEDCA90" w14:textId="77777777" w:rsidR="002E2950" w:rsidRDefault="002E2950" w:rsidP="00D02712">
            <w:pPr>
              <w:pStyle w:val="TAL"/>
              <w:rPr>
                <w:ins w:id="987" w:author="Kahn, Jason D. (Fed)" w:date="2024-02-05T15:22:00Z"/>
              </w:rPr>
            </w:pPr>
            <w:ins w:id="988" w:author="Kahn, Jason D. (Fed)" w:date="2024-02-05T15:22:00Z">
              <w:r>
                <w:t xml:space="preserve">    </w:t>
              </w:r>
              <w:proofErr w:type="spellStart"/>
              <w:r>
                <w:t>TriggerID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5C80C403" w14:textId="77777777" w:rsidR="002E2950" w:rsidRDefault="002E2950" w:rsidP="00D02712">
            <w:pPr>
              <w:pStyle w:val="TAL"/>
              <w:rPr>
                <w:ins w:id="989" w:author="Kahn, Jason D. (Fed)" w:date="2024-02-05T15:22:00Z"/>
              </w:rPr>
            </w:pPr>
            <w:ins w:id="990" w:author="Kahn, Jason D. (Fed)" w:date="2024-02-05T15:22:00Z">
              <w:r>
                <w:t>"PERIODIC"</w:t>
              </w:r>
            </w:ins>
          </w:p>
        </w:tc>
        <w:tc>
          <w:tcPr>
            <w:tcW w:w="2127" w:type="dxa"/>
            <w:tcBorders>
              <w:top w:val="single" w:sz="4" w:space="0" w:color="auto"/>
              <w:left w:val="single" w:sz="4" w:space="0" w:color="auto"/>
              <w:bottom w:val="single" w:sz="4" w:space="0" w:color="auto"/>
              <w:right w:val="single" w:sz="4" w:space="0" w:color="auto"/>
            </w:tcBorders>
          </w:tcPr>
          <w:p w14:paraId="52EC8ECA" w14:textId="77777777" w:rsidR="002E2950" w:rsidRDefault="002E2950" w:rsidP="00D02712">
            <w:pPr>
              <w:pStyle w:val="TAL"/>
              <w:rPr>
                <w:ins w:id="991"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582EC435" w14:textId="77777777" w:rsidR="002E2950" w:rsidRDefault="002E2950" w:rsidP="00D02712">
            <w:pPr>
              <w:pStyle w:val="TAL"/>
              <w:rPr>
                <w:ins w:id="992"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152A0384" w14:textId="77777777" w:rsidR="002E2950" w:rsidRDefault="002E2950" w:rsidP="00D02712">
            <w:pPr>
              <w:pStyle w:val="TAL"/>
              <w:rPr>
                <w:ins w:id="993" w:author="Kahn, Jason D. (Fed)" w:date="2024-02-05T15:22:00Z"/>
              </w:rPr>
            </w:pPr>
          </w:p>
        </w:tc>
      </w:tr>
      <w:tr w:rsidR="002E2950" w14:paraId="3CB773EB" w14:textId="77777777" w:rsidTr="00D02712">
        <w:trPr>
          <w:ins w:id="994"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2A44F645" w14:textId="77777777" w:rsidR="002E2950" w:rsidRDefault="002E2950" w:rsidP="00D02712">
            <w:pPr>
              <w:pStyle w:val="TAL"/>
              <w:rPr>
                <w:ins w:id="995" w:author="Kahn, Jason D. (Fed)" w:date="2024-02-05T15:22:00Z"/>
              </w:rPr>
            </w:pPr>
            <w:ins w:id="996" w:author="Kahn, Jason D. (Fed)" w:date="2024-02-05T15:22:00Z">
              <w:r>
                <w:t xml:space="preserve">    </w:t>
              </w:r>
              <w:proofErr w:type="spellStart"/>
              <w:r>
                <w:t>CurrentLocation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2A87309" w14:textId="77777777" w:rsidR="002E2950" w:rsidRDefault="002E2950" w:rsidP="00D02712">
            <w:pPr>
              <w:pStyle w:val="TAL"/>
              <w:rPr>
                <w:ins w:id="997" w:author="Kahn, Jason D. (Fed)" w:date="2024-02-05T15:22:00Z"/>
              </w:rPr>
            </w:pPr>
          </w:p>
        </w:tc>
        <w:tc>
          <w:tcPr>
            <w:tcW w:w="2127" w:type="dxa"/>
            <w:tcBorders>
              <w:top w:val="single" w:sz="4" w:space="0" w:color="auto"/>
              <w:left w:val="single" w:sz="4" w:space="0" w:color="auto"/>
              <w:bottom w:val="single" w:sz="4" w:space="0" w:color="auto"/>
              <w:right w:val="single" w:sz="4" w:space="0" w:color="auto"/>
            </w:tcBorders>
            <w:hideMark/>
          </w:tcPr>
          <w:p w14:paraId="0351DC11" w14:textId="110348E4" w:rsidR="002E2950" w:rsidRDefault="002E2950" w:rsidP="00D02712">
            <w:pPr>
              <w:pStyle w:val="TAL"/>
              <w:rPr>
                <w:ins w:id="998" w:author="Kahn, Jason D. (Fed)" w:date="2024-02-05T15:22:00Z"/>
              </w:rPr>
            </w:pPr>
            <w:ins w:id="999" w:author="Kahn, Jason D. (Fed)" w:date="2024-02-05T15:22:00Z">
              <w:r>
                <w:t xml:space="preserve">Information corresponding to the location reporting configuration of table </w:t>
              </w:r>
            </w:ins>
            <w:ins w:id="1000" w:author="Kahn, Jason D. (Fed)" w:date="2024-02-06T13:53:00Z">
              <w:r w:rsidR="008A35A6">
                <w:t>6.9.1</w:t>
              </w:r>
            </w:ins>
            <w:ins w:id="1001" w:author="Kahn, Jason D. (Fed)" w:date="2024-02-05T15:22:00Z">
              <w:r>
                <w:t>.3.3-3</w:t>
              </w:r>
            </w:ins>
          </w:p>
        </w:tc>
        <w:tc>
          <w:tcPr>
            <w:tcW w:w="1419" w:type="dxa"/>
            <w:tcBorders>
              <w:top w:val="single" w:sz="4" w:space="0" w:color="auto"/>
              <w:left w:val="single" w:sz="4" w:space="0" w:color="auto"/>
              <w:bottom w:val="single" w:sz="4" w:space="0" w:color="auto"/>
              <w:right w:val="single" w:sz="4" w:space="0" w:color="auto"/>
            </w:tcBorders>
          </w:tcPr>
          <w:p w14:paraId="767429B3" w14:textId="77777777" w:rsidR="002E2950" w:rsidRDefault="002E2950" w:rsidP="00D02712">
            <w:pPr>
              <w:pStyle w:val="TAL"/>
              <w:rPr>
                <w:ins w:id="1002"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6170BAB4" w14:textId="77777777" w:rsidR="002E2950" w:rsidRDefault="002E2950" w:rsidP="00D02712">
            <w:pPr>
              <w:pStyle w:val="TAL"/>
              <w:rPr>
                <w:ins w:id="1003" w:author="Kahn, Jason D. (Fed)" w:date="2024-02-05T15:22:00Z"/>
              </w:rPr>
            </w:pPr>
          </w:p>
        </w:tc>
      </w:tr>
      <w:tr w:rsidR="002E2950" w14:paraId="7385F947" w14:textId="77777777" w:rsidTr="00D02712">
        <w:trPr>
          <w:ins w:id="1004"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64E6C0C1" w14:textId="77777777" w:rsidR="002E2950" w:rsidRDefault="002E2950" w:rsidP="00D02712">
            <w:pPr>
              <w:pStyle w:val="TAL"/>
              <w:rPr>
                <w:ins w:id="1005" w:author="Kahn, Jason D. (Fed)" w:date="2024-02-05T15:22:00Z"/>
              </w:rPr>
            </w:pPr>
            <w:ins w:id="1006" w:author="Kahn, Jason D. (Fed)" w:date="2024-02-05T15:22:00Z">
              <w:r>
                <w:t xml:space="preserve">      </w:t>
              </w:r>
              <w:proofErr w:type="spellStart"/>
              <w:r>
                <w:t>CurrentServingEcgi</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037DA9C6" w14:textId="77777777" w:rsidR="002E2950" w:rsidRDefault="002E2950" w:rsidP="00D02712">
            <w:pPr>
              <w:pStyle w:val="TAL"/>
              <w:rPr>
                <w:ins w:id="1007" w:author="Kahn, Jason D. (Fed)" w:date="2024-02-05T15:22:00Z"/>
              </w:rPr>
            </w:pPr>
            <w:ins w:id="1008" w:author="Kahn, Jason D. (Fed)" w:date="2024-02-05T15:22:00Z">
              <w:r>
                <w:t>not present</w:t>
              </w:r>
            </w:ins>
          </w:p>
        </w:tc>
        <w:tc>
          <w:tcPr>
            <w:tcW w:w="2127" w:type="dxa"/>
            <w:tcBorders>
              <w:top w:val="single" w:sz="4" w:space="0" w:color="auto"/>
              <w:left w:val="single" w:sz="4" w:space="0" w:color="auto"/>
              <w:bottom w:val="single" w:sz="4" w:space="0" w:color="auto"/>
              <w:right w:val="single" w:sz="4" w:space="0" w:color="auto"/>
            </w:tcBorders>
          </w:tcPr>
          <w:p w14:paraId="06E6B580" w14:textId="77777777" w:rsidR="002E2950" w:rsidRDefault="002E2950" w:rsidP="00D02712">
            <w:pPr>
              <w:pStyle w:val="TAL"/>
              <w:rPr>
                <w:ins w:id="1009"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5BCD9530" w14:textId="77777777" w:rsidR="002E2950" w:rsidRDefault="002E2950" w:rsidP="00D02712">
            <w:pPr>
              <w:pStyle w:val="TAL"/>
              <w:rPr>
                <w:ins w:id="1010"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78E13A49" w14:textId="77777777" w:rsidR="002E2950" w:rsidRDefault="002E2950" w:rsidP="00D02712">
            <w:pPr>
              <w:pStyle w:val="TAL"/>
              <w:rPr>
                <w:ins w:id="1011" w:author="Kahn, Jason D. (Fed)" w:date="2024-02-05T15:22:00Z"/>
              </w:rPr>
            </w:pPr>
          </w:p>
        </w:tc>
      </w:tr>
      <w:tr w:rsidR="002E2950" w14:paraId="6A598A54" w14:textId="77777777" w:rsidTr="00D02712">
        <w:trPr>
          <w:ins w:id="1012"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75B9153F" w14:textId="77777777" w:rsidR="002E2950" w:rsidRDefault="002E2950" w:rsidP="00D02712">
            <w:pPr>
              <w:pStyle w:val="TAL"/>
              <w:rPr>
                <w:ins w:id="1013" w:author="Kahn, Jason D. (Fed)" w:date="2024-02-05T15:22:00Z"/>
              </w:rPr>
            </w:pPr>
            <w:ins w:id="1014" w:author="Kahn, Jason D. (Fed)" w:date="2024-02-05T15:22:00Z">
              <w:r>
                <w:t xml:space="preserve">      </w:t>
              </w:r>
              <w:proofErr w:type="spellStart"/>
              <w:r>
                <w:t>NeighbouringEcgi</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587106D9" w14:textId="77777777" w:rsidR="002E2950" w:rsidRDefault="002E2950" w:rsidP="00D02712">
            <w:pPr>
              <w:pStyle w:val="TAL"/>
              <w:rPr>
                <w:ins w:id="1015" w:author="Kahn, Jason D. (Fed)" w:date="2024-02-05T15:22:00Z"/>
              </w:rPr>
            </w:pPr>
            <w:ins w:id="1016" w:author="Kahn, Jason D. (Fed)" w:date="2024-02-05T15:22:00Z">
              <w:r>
                <w:t>not present</w:t>
              </w:r>
            </w:ins>
          </w:p>
        </w:tc>
        <w:tc>
          <w:tcPr>
            <w:tcW w:w="2127" w:type="dxa"/>
            <w:tcBorders>
              <w:top w:val="single" w:sz="4" w:space="0" w:color="auto"/>
              <w:left w:val="single" w:sz="4" w:space="0" w:color="auto"/>
              <w:bottom w:val="single" w:sz="4" w:space="0" w:color="auto"/>
              <w:right w:val="single" w:sz="4" w:space="0" w:color="auto"/>
            </w:tcBorders>
          </w:tcPr>
          <w:p w14:paraId="0320A181" w14:textId="77777777" w:rsidR="002E2950" w:rsidRDefault="002E2950" w:rsidP="00D02712">
            <w:pPr>
              <w:pStyle w:val="TAL"/>
              <w:rPr>
                <w:ins w:id="1017"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15E09035" w14:textId="77777777" w:rsidR="002E2950" w:rsidRDefault="002E2950" w:rsidP="00D02712">
            <w:pPr>
              <w:pStyle w:val="TAL"/>
              <w:rPr>
                <w:ins w:id="1018"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6308F987" w14:textId="77777777" w:rsidR="002E2950" w:rsidRDefault="002E2950" w:rsidP="00D02712">
            <w:pPr>
              <w:pStyle w:val="TAL"/>
              <w:rPr>
                <w:ins w:id="1019" w:author="Kahn, Jason D. (Fed)" w:date="2024-02-05T15:22:00Z"/>
              </w:rPr>
            </w:pPr>
          </w:p>
        </w:tc>
      </w:tr>
      <w:tr w:rsidR="002E2950" w14:paraId="6B7FA03E" w14:textId="77777777" w:rsidTr="00D02712">
        <w:trPr>
          <w:ins w:id="1020"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081CB400" w14:textId="77777777" w:rsidR="002E2950" w:rsidRDefault="002E2950" w:rsidP="00D02712">
            <w:pPr>
              <w:pStyle w:val="TAL"/>
              <w:rPr>
                <w:ins w:id="1021" w:author="Kahn, Jason D. (Fed)" w:date="2024-02-05T15:22:00Z"/>
              </w:rPr>
            </w:pPr>
            <w:ins w:id="1022" w:author="Kahn, Jason D. (Fed)" w:date="2024-02-05T15:22:00Z">
              <w:r>
                <w:t xml:space="preserve">      </w:t>
              </w:r>
              <w:proofErr w:type="spellStart"/>
              <w:r>
                <w:t>MbmsSaId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503224AA" w14:textId="77777777" w:rsidR="002E2950" w:rsidRDefault="002E2950" w:rsidP="00D02712">
            <w:pPr>
              <w:pStyle w:val="TAL"/>
              <w:rPr>
                <w:ins w:id="1023" w:author="Kahn, Jason D. (Fed)" w:date="2024-02-05T15:22:00Z"/>
              </w:rPr>
            </w:pPr>
            <w:ins w:id="1024" w:author="Kahn, Jason D. (Fed)" w:date="2024-02-05T15:22:00Z">
              <w:r>
                <w:t>not present</w:t>
              </w:r>
            </w:ins>
          </w:p>
        </w:tc>
        <w:tc>
          <w:tcPr>
            <w:tcW w:w="2127" w:type="dxa"/>
            <w:tcBorders>
              <w:top w:val="single" w:sz="4" w:space="0" w:color="auto"/>
              <w:left w:val="single" w:sz="4" w:space="0" w:color="auto"/>
              <w:bottom w:val="single" w:sz="4" w:space="0" w:color="auto"/>
              <w:right w:val="single" w:sz="4" w:space="0" w:color="auto"/>
            </w:tcBorders>
          </w:tcPr>
          <w:p w14:paraId="2EB55E3B" w14:textId="77777777" w:rsidR="002E2950" w:rsidRDefault="002E2950" w:rsidP="00D02712">
            <w:pPr>
              <w:pStyle w:val="TAL"/>
              <w:rPr>
                <w:ins w:id="1025"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7EECDA6B" w14:textId="77777777" w:rsidR="002E2950" w:rsidRDefault="002E2950" w:rsidP="00D02712">
            <w:pPr>
              <w:pStyle w:val="TAL"/>
              <w:rPr>
                <w:ins w:id="1026"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5F8424AB" w14:textId="77777777" w:rsidR="002E2950" w:rsidRDefault="002E2950" w:rsidP="00D02712">
            <w:pPr>
              <w:pStyle w:val="TAL"/>
              <w:rPr>
                <w:ins w:id="1027" w:author="Kahn, Jason D. (Fed)" w:date="2024-02-05T15:22:00Z"/>
              </w:rPr>
            </w:pPr>
          </w:p>
        </w:tc>
      </w:tr>
      <w:tr w:rsidR="002E2950" w14:paraId="747699B1" w14:textId="77777777" w:rsidTr="00D02712">
        <w:trPr>
          <w:ins w:id="1028"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1A33487C" w14:textId="77777777" w:rsidR="002E2950" w:rsidRDefault="002E2950" w:rsidP="00D02712">
            <w:pPr>
              <w:pStyle w:val="TAL"/>
              <w:rPr>
                <w:ins w:id="1029" w:author="Kahn, Jason D. (Fed)" w:date="2024-02-05T15:22:00Z"/>
              </w:rPr>
            </w:pPr>
            <w:ins w:id="1030" w:author="Kahn, Jason D. (Fed)" w:date="2024-02-05T15:22:00Z">
              <w:r>
                <w:t xml:space="preserve">      </w:t>
              </w:r>
              <w:proofErr w:type="spellStart"/>
              <w:r>
                <w:t>MbsfnArea</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3C708E7F" w14:textId="77777777" w:rsidR="002E2950" w:rsidRDefault="002E2950" w:rsidP="00D02712">
            <w:pPr>
              <w:pStyle w:val="TAL"/>
              <w:rPr>
                <w:ins w:id="1031" w:author="Kahn, Jason D. (Fed)" w:date="2024-02-05T15:22:00Z"/>
              </w:rPr>
            </w:pPr>
            <w:ins w:id="1032" w:author="Kahn, Jason D. (Fed)" w:date="2024-02-05T15:22:00Z">
              <w:r>
                <w:t>not present</w:t>
              </w:r>
            </w:ins>
          </w:p>
        </w:tc>
        <w:tc>
          <w:tcPr>
            <w:tcW w:w="2127" w:type="dxa"/>
            <w:tcBorders>
              <w:top w:val="single" w:sz="4" w:space="0" w:color="auto"/>
              <w:left w:val="single" w:sz="4" w:space="0" w:color="auto"/>
              <w:bottom w:val="single" w:sz="4" w:space="0" w:color="auto"/>
              <w:right w:val="single" w:sz="4" w:space="0" w:color="auto"/>
            </w:tcBorders>
          </w:tcPr>
          <w:p w14:paraId="4517629F" w14:textId="77777777" w:rsidR="002E2950" w:rsidRDefault="002E2950" w:rsidP="00D02712">
            <w:pPr>
              <w:pStyle w:val="TAL"/>
              <w:rPr>
                <w:ins w:id="1033"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2D2F485A" w14:textId="77777777" w:rsidR="002E2950" w:rsidRDefault="002E2950" w:rsidP="00D02712">
            <w:pPr>
              <w:pStyle w:val="TAL"/>
              <w:rPr>
                <w:ins w:id="1034"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09F76F54" w14:textId="77777777" w:rsidR="002E2950" w:rsidRDefault="002E2950" w:rsidP="00D02712">
            <w:pPr>
              <w:pStyle w:val="TAL"/>
              <w:rPr>
                <w:ins w:id="1035" w:author="Kahn, Jason D. (Fed)" w:date="2024-02-05T15:22:00Z"/>
              </w:rPr>
            </w:pPr>
          </w:p>
        </w:tc>
      </w:tr>
      <w:tr w:rsidR="002E2950" w14:paraId="252A38C7" w14:textId="77777777" w:rsidTr="00D02712">
        <w:trPr>
          <w:ins w:id="1036"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04F313A4" w14:textId="77777777" w:rsidR="002E2950" w:rsidRDefault="002E2950" w:rsidP="00D02712">
            <w:pPr>
              <w:pStyle w:val="TAL"/>
              <w:rPr>
                <w:ins w:id="1037" w:author="Kahn, Jason D. (Fed)" w:date="2024-02-05T15:22:00Z"/>
              </w:rPr>
            </w:pPr>
            <w:ins w:id="1038" w:author="Kahn, Jason D. (Fed)" w:date="2024-02-05T15:22:00Z">
              <w:r>
                <w:t xml:space="preserve">      </w:t>
              </w:r>
              <w:proofErr w:type="spellStart"/>
              <w:r>
                <w:t>CurrentCoordinate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C452343" w14:textId="77777777" w:rsidR="002E2950" w:rsidRDefault="002E2950" w:rsidP="00D02712">
            <w:pPr>
              <w:pStyle w:val="TAL"/>
              <w:rPr>
                <w:ins w:id="1039" w:author="Kahn, Jason D. (Fed)" w:date="2024-02-05T15:22:00Z"/>
              </w:rPr>
            </w:pPr>
          </w:p>
        </w:tc>
        <w:tc>
          <w:tcPr>
            <w:tcW w:w="2127" w:type="dxa"/>
            <w:tcBorders>
              <w:top w:val="single" w:sz="4" w:space="0" w:color="auto"/>
              <w:left w:val="single" w:sz="4" w:space="0" w:color="auto"/>
              <w:bottom w:val="single" w:sz="4" w:space="0" w:color="auto"/>
              <w:right w:val="single" w:sz="4" w:space="0" w:color="auto"/>
            </w:tcBorders>
          </w:tcPr>
          <w:p w14:paraId="0366B362" w14:textId="77777777" w:rsidR="002E2950" w:rsidRDefault="002E2950" w:rsidP="00D02712">
            <w:pPr>
              <w:pStyle w:val="TAL"/>
              <w:rPr>
                <w:ins w:id="1040"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15FC7BC3" w14:textId="77777777" w:rsidR="002E2950" w:rsidRDefault="002E2950" w:rsidP="00D02712">
            <w:pPr>
              <w:pStyle w:val="TAL"/>
              <w:rPr>
                <w:ins w:id="1041"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1224B46B" w14:textId="77777777" w:rsidR="002E2950" w:rsidRDefault="002E2950" w:rsidP="00D02712">
            <w:pPr>
              <w:pStyle w:val="TAL"/>
              <w:rPr>
                <w:ins w:id="1042" w:author="Kahn, Jason D. (Fed)" w:date="2024-02-05T15:22:00Z"/>
              </w:rPr>
            </w:pPr>
          </w:p>
        </w:tc>
      </w:tr>
      <w:tr w:rsidR="002E2950" w14:paraId="5A6F1E26" w14:textId="77777777" w:rsidTr="00D02712">
        <w:trPr>
          <w:ins w:id="1043"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5FD0DDD8" w14:textId="77777777" w:rsidR="002E2950" w:rsidRDefault="002E2950" w:rsidP="00D02712">
            <w:pPr>
              <w:pStyle w:val="TAL"/>
              <w:rPr>
                <w:ins w:id="1044" w:author="Kahn, Jason D. (Fed)" w:date="2024-02-05T15:22:00Z"/>
              </w:rPr>
            </w:pPr>
            <w:ins w:id="1045" w:author="Kahn, Jason D. (Fed)" w:date="2024-02-05T15:22:00Z">
              <w:r>
                <w:t xml:space="preserve">        longitude</w:t>
              </w:r>
            </w:ins>
          </w:p>
        </w:tc>
        <w:tc>
          <w:tcPr>
            <w:tcW w:w="2127" w:type="dxa"/>
            <w:tcBorders>
              <w:top w:val="single" w:sz="4" w:space="0" w:color="auto"/>
              <w:left w:val="single" w:sz="4" w:space="0" w:color="auto"/>
              <w:bottom w:val="single" w:sz="4" w:space="0" w:color="auto"/>
              <w:right w:val="single" w:sz="4" w:space="0" w:color="auto"/>
            </w:tcBorders>
            <w:hideMark/>
          </w:tcPr>
          <w:p w14:paraId="6ADB801B" w14:textId="77777777" w:rsidR="002E2950" w:rsidRDefault="002E2950" w:rsidP="00D02712">
            <w:pPr>
              <w:pStyle w:val="TAL"/>
              <w:rPr>
                <w:ins w:id="1046" w:author="Kahn, Jason D. (Fed)" w:date="2024-02-05T15:22:00Z"/>
              </w:rPr>
            </w:pPr>
            <w:ins w:id="1047" w:author="Kahn, Jason D. (Fed)" w:date="2024-02-05T15:22:00Z">
              <w:r>
                <w:t>Encrypted &lt;longitude&gt; with any content</w:t>
              </w:r>
            </w:ins>
          </w:p>
        </w:tc>
        <w:tc>
          <w:tcPr>
            <w:tcW w:w="2127" w:type="dxa"/>
            <w:tcBorders>
              <w:top w:val="single" w:sz="4" w:space="0" w:color="auto"/>
              <w:left w:val="single" w:sz="4" w:space="0" w:color="auto"/>
              <w:bottom w:val="single" w:sz="4" w:space="0" w:color="auto"/>
              <w:right w:val="single" w:sz="4" w:space="0" w:color="auto"/>
            </w:tcBorders>
            <w:hideMark/>
          </w:tcPr>
          <w:p w14:paraId="01CE8772" w14:textId="77777777" w:rsidR="002E2950" w:rsidRDefault="002E2950" w:rsidP="00D02712">
            <w:pPr>
              <w:pStyle w:val="TAL"/>
              <w:rPr>
                <w:ins w:id="1048" w:author="Kahn, Jason D. (Fed)" w:date="2024-02-05T15:22:00Z"/>
              </w:rPr>
            </w:pPr>
            <w:ins w:id="1049" w:author="Kahn, Jason D. (Fed)" w:date="2024-02-05T15:22:00Z">
              <w:r>
                <w:t xml:space="preserve">Encryption according to NOTE 1 in TS 36.579-1 [2] Table </w:t>
              </w:r>
              <w:r w:rsidRPr="00592E3B">
                <w:t>5.5.3.4.1-2</w:t>
              </w:r>
            </w:ins>
          </w:p>
        </w:tc>
        <w:tc>
          <w:tcPr>
            <w:tcW w:w="1419" w:type="dxa"/>
            <w:tcBorders>
              <w:top w:val="single" w:sz="4" w:space="0" w:color="auto"/>
              <w:left w:val="single" w:sz="4" w:space="0" w:color="auto"/>
              <w:bottom w:val="single" w:sz="4" w:space="0" w:color="auto"/>
              <w:right w:val="single" w:sz="4" w:space="0" w:color="auto"/>
            </w:tcBorders>
          </w:tcPr>
          <w:p w14:paraId="6B2EC8CC" w14:textId="77777777" w:rsidR="002E2950" w:rsidRDefault="002E2950" w:rsidP="00D02712">
            <w:pPr>
              <w:pStyle w:val="TAL"/>
              <w:rPr>
                <w:ins w:id="1050"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7CDA36A4" w14:textId="77777777" w:rsidR="002E2950" w:rsidRDefault="002E2950" w:rsidP="00D02712">
            <w:pPr>
              <w:pStyle w:val="TAL"/>
              <w:rPr>
                <w:ins w:id="1051" w:author="Kahn, Jason D. (Fed)" w:date="2024-02-05T15:22:00Z"/>
              </w:rPr>
            </w:pPr>
          </w:p>
        </w:tc>
      </w:tr>
      <w:tr w:rsidR="002E2950" w14:paraId="6738BEF4" w14:textId="77777777" w:rsidTr="00D02712">
        <w:trPr>
          <w:ins w:id="1052"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73E47949" w14:textId="77777777" w:rsidR="002E2950" w:rsidRDefault="002E2950" w:rsidP="00D02712">
            <w:pPr>
              <w:pStyle w:val="TAL"/>
              <w:rPr>
                <w:ins w:id="1053" w:author="Kahn, Jason D. (Fed)" w:date="2024-02-05T15:22:00Z"/>
              </w:rPr>
            </w:pPr>
            <w:ins w:id="1054" w:author="Kahn, Jason D. (Fed)" w:date="2024-02-05T15:22:00Z">
              <w:r>
                <w:t xml:space="preserve">        latitude</w:t>
              </w:r>
            </w:ins>
          </w:p>
        </w:tc>
        <w:tc>
          <w:tcPr>
            <w:tcW w:w="2127" w:type="dxa"/>
            <w:tcBorders>
              <w:top w:val="single" w:sz="4" w:space="0" w:color="auto"/>
              <w:left w:val="single" w:sz="4" w:space="0" w:color="auto"/>
              <w:bottom w:val="single" w:sz="4" w:space="0" w:color="auto"/>
              <w:right w:val="single" w:sz="4" w:space="0" w:color="auto"/>
            </w:tcBorders>
            <w:hideMark/>
          </w:tcPr>
          <w:p w14:paraId="1F0DCB6D" w14:textId="77777777" w:rsidR="002E2950" w:rsidRDefault="002E2950" w:rsidP="00D02712">
            <w:pPr>
              <w:pStyle w:val="TAL"/>
              <w:rPr>
                <w:ins w:id="1055" w:author="Kahn, Jason D. (Fed)" w:date="2024-02-05T15:22:00Z"/>
              </w:rPr>
            </w:pPr>
            <w:ins w:id="1056" w:author="Kahn, Jason D. (Fed)" w:date="2024-02-05T15:22:00Z">
              <w:r>
                <w:t>Encrypted &lt;latitude&gt; with any content</w:t>
              </w:r>
            </w:ins>
          </w:p>
        </w:tc>
        <w:tc>
          <w:tcPr>
            <w:tcW w:w="2127" w:type="dxa"/>
            <w:tcBorders>
              <w:top w:val="single" w:sz="4" w:space="0" w:color="auto"/>
              <w:left w:val="single" w:sz="4" w:space="0" w:color="auto"/>
              <w:bottom w:val="single" w:sz="4" w:space="0" w:color="auto"/>
              <w:right w:val="single" w:sz="4" w:space="0" w:color="auto"/>
            </w:tcBorders>
            <w:hideMark/>
          </w:tcPr>
          <w:p w14:paraId="6F41C945" w14:textId="77777777" w:rsidR="002E2950" w:rsidRDefault="002E2950" w:rsidP="00D02712">
            <w:pPr>
              <w:pStyle w:val="TAL"/>
              <w:rPr>
                <w:ins w:id="1057" w:author="Kahn, Jason D. (Fed)" w:date="2024-02-05T15:22:00Z"/>
              </w:rPr>
            </w:pPr>
            <w:ins w:id="1058" w:author="Kahn, Jason D. (Fed)" w:date="2024-02-05T15:22:00Z">
              <w:r>
                <w:t xml:space="preserve">Encryption according to NOTE 1 in TS 36.579-1 [2] Table </w:t>
              </w:r>
              <w:r w:rsidRPr="00592E3B">
                <w:t>5.5.3.4.1-2</w:t>
              </w:r>
            </w:ins>
          </w:p>
        </w:tc>
        <w:tc>
          <w:tcPr>
            <w:tcW w:w="1419" w:type="dxa"/>
            <w:tcBorders>
              <w:top w:val="single" w:sz="4" w:space="0" w:color="auto"/>
              <w:left w:val="single" w:sz="4" w:space="0" w:color="auto"/>
              <w:bottom w:val="single" w:sz="4" w:space="0" w:color="auto"/>
              <w:right w:val="single" w:sz="4" w:space="0" w:color="auto"/>
            </w:tcBorders>
          </w:tcPr>
          <w:p w14:paraId="49D35081" w14:textId="77777777" w:rsidR="002E2950" w:rsidRDefault="002E2950" w:rsidP="00D02712">
            <w:pPr>
              <w:pStyle w:val="TAL"/>
              <w:rPr>
                <w:ins w:id="1059"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4AC44931" w14:textId="77777777" w:rsidR="002E2950" w:rsidRDefault="002E2950" w:rsidP="00D02712">
            <w:pPr>
              <w:pStyle w:val="TAL"/>
              <w:rPr>
                <w:ins w:id="1060" w:author="Kahn, Jason D. (Fed)" w:date="2024-02-05T15:22:00Z"/>
              </w:rPr>
            </w:pPr>
          </w:p>
        </w:tc>
      </w:tr>
    </w:tbl>
    <w:p w14:paraId="070294E6" w14:textId="77777777" w:rsidR="002E2950" w:rsidRDefault="002E2950" w:rsidP="002E2950">
      <w:pPr>
        <w:rPr>
          <w:ins w:id="1061" w:author="Kahn, Jason D. (Fed)" w:date="2024-02-05T15:22:00Z"/>
        </w:rPr>
      </w:pPr>
    </w:p>
    <w:p w14:paraId="0916F182" w14:textId="32A38CC4" w:rsidR="002E2950" w:rsidRDefault="002E2950" w:rsidP="002E2950">
      <w:pPr>
        <w:pStyle w:val="TH"/>
        <w:rPr>
          <w:ins w:id="1062" w:author="Kahn, Jason D. (Fed)" w:date="2024-02-05T15:22:00Z"/>
        </w:rPr>
      </w:pPr>
      <w:ins w:id="1063" w:author="Kahn, Jason D. (Fed)" w:date="2024-02-05T15:22:00Z">
        <w:r>
          <w:t xml:space="preserve">Table </w:t>
        </w:r>
      </w:ins>
      <w:ins w:id="1064" w:author="Kahn, Jason D. (Fed)" w:date="2024-02-06T13:53:00Z">
        <w:r w:rsidR="008A35A6">
          <w:t>6.9.1</w:t>
        </w:r>
      </w:ins>
      <w:ins w:id="1065" w:author="Kahn, Jason D. (Fed)" w:date="2024-02-05T15:22:00Z">
        <w:r>
          <w:t xml:space="preserve">.3.3-10: SIP MESSAGE from the SS (Step 18, Table </w:t>
        </w:r>
      </w:ins>
      <w:ins w:id="1066" w:author="Kahn, Jason D. (Fed)" w:date="2024-02-06T13:53:00Z">
        <w:r w:rsidR="008A35A6">
          <w:t>6.9.1</w:t>
        </w:r>
      </w:ins>
      <w:ins w:id="1067" w:author="Kahn, Jason D. (Fed)" w:date="2024-02-05T15:22:00Z">
        <w:r>
          <w:t>.3.2-1;</w:t>
        </w:r>
        <w:r>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E2950" w14:paraId="1D5AC88D" w14:textId="77777777" w:rsidTr="00D02712">
        <w:trPr>
          <w:ins w:id="1068" w:author="Kahn, Jason D. (Fed)" w:date="2024-02-05T15:22:00Z"/>
        </w:trPr>
        <w:tc>
          <w:tcPr>
            <w:tcW w:w="9645" w:type="dxa"/>
            <w:gridSpan w:val="5"/>
            <w:tcBorders>
              <w:top w:val="single" w:sz="4" w:space="0" w:color="auto"/>
              <w:left w:val="single" w:sz="4" w:space="0" w:color="auto"/>
              <w:bottom w:val="single" w:sz="4" w:space="0" w:color="auto"/>
              <w:right w:val="single" w:sz="4" w:space="0" w:color="auto"/>
            </w:tcBorders>
            <w:hideMark/>
          </w:tcPr>
          <w:p w14:paraId="503BB34F" w14:textId="77777777" w:rsidR="002E2950" w:rsidRDefault="002E2950" w:rsidP="00D02712">
            <w:pPr>
              <w:pStyle w:val="TAL"/>
              <w:rPr>
                <w:ins w:id="1069" w:author="Kahn, Jason D. (Fed)" w:date="2024-02-05T15:22:00Z"/>
                <w:szCs w:val="18"/>
              </w:rPr>
            </w:pPr>
            <w:ins w:id="1070" w:author="Kahn, Jason D. (Fed)" w:date="2024-02-05T15:22:00Z">
              <w:r>
                <w:t>Derivation Path: TS 36.579-1 [2], Table 5.5.2.7.2-1, condition LOCATION-CONFIG</w:t>
              </w:r>
            </w:ins>
          </w:p>
        </w:tc>
      </w:tr>
      <w:tr w:rsidR="002E2950" w14:paraId="34ED3787" w14:textId="77777777" w:rsidTr="00D02712">
        <w:trPr>
          <w:ins w:id="1071" w:author="Kahn, Jason D. (Fed)" w:date="2024-02-05T15:22:00Z"/>
        </w:trPr>
        <w:tc>
          <w:tcPr>
            <w:tcW w:w="2837" w:type="dxa"/>
            <w:tcBorders>
              <w:top w:val="single" w:sz="4" w:space="0" w:color="auto"/>
              <w:left w:val="single" w:sz="4" w:space="0" w:color="auto"/>
              <w:bottom w:val="single" w:sz="4" w:space="0" w:color="auto"/>
              <w:right w:val="single" w:sz="4" w:space="0" w:color="auto"/>
            </w:tcBorders>
            <w:hideMark/>
          </w:tcPr>
          <w:p w14:paraId="3ECC7D73" w14:textId="77777777" w:rsidR="002E2950" w:rsidRDefault="002E2950" w:rsidP="00D02712">
            <w:pPr>
              <w:pStyle w:val="TAH"/>
              <w:rPr>
                <w:ins w:id="1072" w:author="Kahn, Jason D. (Fed)" w:date="2024-02-05T15:22:00Z"/>
              </w:rPr>
            </w:pPr>
            <w:ins w:id="1073" w:author="Kahn, Jason D. (Fed)" w:date="2024-02-05T15:22: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5F56F68" w14:textId="77777777" w:rsidR="002E2950" w:rsidRDefault="002E2950" w:rsidP="00D02712">
            <w:pPr>
              <w:pStyle w:val="TAH"/>
              <w:rPr>
                <w:ins w:id="1074" w:author="Kahn, Jason D. (Fed)" w:date="2024-02-05T15:22:00Z"/>
              </w:rPr>
            </w:pPr>
            <w:ins w:id="1075" w:author="Kahn, Jason D. (Fed)" w:date="2024-02-05T15:22: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3BFBF52" w14:textId="77777777" w:rsidR="002E2950" w:rsidRDefault="002E2950" w:rsidP="00D02712">
            <w:pPr>
              <w:pStyle w:val="TAH"/>
              <w:rPr>
                <w:ins w:id="1076" w:author="Kahn, Jason D. (Fed)" w:date="2024-02-05T15:22:00Z"/>
              </w:rPr>
            </w:pPr>
            <w:ins w:id="1077" w:author="Kahn, Jason D. (Fed)" w:date="2024-02-05T15:22: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1E1BA520" w14:textId="77777777" w:rsidR="002E2950" w:rsidRDefault="002E2950" w:rsidP="00D02712">
            <w:pPr>
              <w:pStyle w:val="TAH"/>
              <w:rPr>
                <w:ins w:id="1078" w:author="Kahn, Jason D. (Fed)" w:date="2024-02-05T15:22:00Z"/>
              </w:rPr>
            </w:pPr>
            <w:ins w:id="1079" w:author="Kahn, Jason D. (Fed)" w:date="2024-02-05T15:22: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259A8BAD" w14:textId="77777777" w:rsidR="002E2950" w:rsidRDefault="002E2950" w:rsidP="00D02712">
            <w:pPr>
              <w:pStyle w:val="TAH"/>
              <w:rPr>
                <w:ins w:id="1080" w:author="Kahn, Jason D. (Fed)" w:date="2024-02-05T15:22:00Z"/>
              </w:rPr>
            </w:pPr>
            <w:ins w:id="1081" w:author="Kahn, Jason D. (Fed)" w:date="2024-02-05T15:22:00Z">
              <w:r>
                <w:t>Condition</w:t>
              </w:r>
            </w:ins>
          </w:p>
        </w:tc>
      </w:tr>
      <w:tr w:rsidR="002E2950" w14:paraId="35C1B90F" w14:textId="77777777" w:rsidTr="00D02712">
        <w:trPr>
          <w:ins w:id="1082"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0B77FB0E" w14:textId="77777777" w:rsidR="002E2950" w:rsidRPr="00303ED7" w:rsidRDefault="002E2950" w:rsidP="00D02712">
            <w:pPr>
              <w:pStyle w:val="TAL"/>
              <w:rPr>
                <w:ins w:id="1083" w:author="Kahn, Jason D. (Fed)" w:date="2024-02-05T15:22:00Z"/>
                <w:b/>
              </w:rPr>
            </w:pPr>
            <w:ins w:id="1084" w:author="Kahn, Jason D. (Fed)" w:date="2024-02-05T15:22: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14E706BB" w14:textId="77777777" w:rsidR="002E2950" w:rsidRDefault="002E2950" w:rsidP="00D02712">
            <w:pPr>
              <w:pStyle w:val="TAL"/>
              <w:rPr>
                <w:ins w:id="1085" w:author="Kahn, Jason D. (Fed)" w:date="2024-02-05T15:22:00Z"/>
              </w:rPr>
            </w:pPr>
          </w:p>
        </w:tc>
        <w:tc>
          <w:tcPr>
            <w:tcW w:w="2127" w:type="dxa"/>
            <w:tcBorders>
              <w:top w:val="single" w:sz="4" w:space="0" w:color="auto"/>
              <w:left w:val="single" w:sz="4" w:space="0" w:color="auto"/>
              <w:bottom w:val="single" w:sz="4" w:space="0" w:color="auto"/>
              <w:right w:val="single" w:sz="4" w:space="0" w:color="auto"/>
            </w:tcBorders>
          </w:tcPr>
          <w:p w14:paraId="7DF9E1B6" w14:textId="77777777" w:rsidR="002E2950" w:rsidRDefault="002E2950" w:rsidP="00D02712">
            <w:pPr>
              <w:pStyle w:val="TAL"/>
              <w:rPr>
                <w:ins w:id="1086"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765502A4" w14:textId="77777777" w:rsidR="002E2950" w:rsidRDefault="002E2950" w:rsidP="00D02712">
            <w:pPr>
              <w:pStyle w:val="TAL"/>
              <w:rPr>
                <w:ins w:id="1087"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365353C7" w14:textId="77777777" w:rsidR="002E2950" w:rsidRDefault="002E2950" w:rsidP="00D02712">
            <w:pPr>
              <w:pStyle w:val="TAL"/>
              <w:rPr>
                <w:ins w:id="1088" w:author="Kahn, Jason D. (Fed)" w:date="2024-02-05T15:22:00Z"/>
              </w:rPr>
            </w:pPr>
          </w:p>
        </w:tc>
      </w:tr>
      <w:tr w:rsidR="002E2950" w14:paraId="5FC3F0AF" w14:textId="77777777" w:rsidTr="00D02712">
        <w:trPr>
          <w:ins w:id="1089"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63E53E07" w14:textId="77777777" w:rsidR="002E2950" w:rsidRDefault="002E2950" w:rsidP="00D02712">
            <w:pPr>
              <w:pStyle w:val="TAL"/>
              <w:rPr>
                <w:ins w:id="1090" w:author="Kahn, Jason D. (Fed)" w:date="2024-02-05T15:22:00Z"/>
                <w:b/>
                <w:bCs/>
              </w:rPr>
            </w:pPr>
            <w:ins w:id="1091" w:author="Kahn, Jason D. (Fed)" w:date="2024-02-05T15:2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C897A9E" w14:textId="77777777" w:rsidR="002E2950" w:rsidRDefault="002E2950" w:rsidP="00D02712">
            <w:pPr>
              <w:pStyle w:val="TAL"/>
              <w:rPr>
                <w:ins w:id="1092" w:author="Kahn, Jason D. (Fed)" w:date="2024-02-05T15:22:00Z"/>
              </w:rPr>
            </w:pPr>
          </w:p>
        </w:tc>
        <w:tc>
          <w:tcPr>
            <w:tcW w:w="2127" w:type="dxa"/>
            <w:tcBorders>
              <w:top w:val="single" w:sz="4" w:space="0" w:color="auto"/>
              <w:left w:val="single" w:sz="4" w:space="0" w:color="auto"/>
              <w:bottom w:val="single" w:sz="4" w:space="0" w:color="auto"/>
              <w:right w:val="single" w:sz="4" w:space="0" w:color="auto"/>
            </w:tcBorders>
            <w:hideMark/>
          </w:tcPr>
          <w:p w14:paraId="7131E4B3" w14:textId="77777777" w:rsidR="002E2950" w:rsidRPr="00303ED7" w:rsidRDefault="002E2950" w:rsidP="00D02712">
            <w:pPr>
              <w:pStyle w:val="TAL"/>
              <w:rPr>
                <w:ins w:id="1093" w:author="Kahn, Jason D. (Fed)" w:date="2024-02-05T15:22:00Z"/>
                <w:b/>
              </w:rPr>
            </w:pPr>
            <w:ins w:id="1094" w:author="Kahn, Jason D. (Fed)" w:date="2024-02-05T15:22:00Z">
              <w:r>
                <w:rPr>
                  <w:b/>
                </w:rPr>
                <w:t>MCVideo</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221F970C" w14:textId="77777777" w:rsidR="002E2950" w:rsidRDefault="002E2950" w:rsidP="00D02712">
            <w:pPr>
              <w:pStyle w:val="TAL"/>
              <w:rPr>
                <w:ins w:id="1095"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30F2701E" w14:textId="77777777" w:rsidR="002E2950" w:rsidRDefault="002E2950" w:rsidP="00D02712">
            <w:pPr>
              <w:pStyle w:val="TAL"/>
              <w:rPr>
                <w:ins w:id="1096" w:author="Kahn, Jason D. (Fed)" w:date="2024-02-05T15:22:00Z"/>
              </w:rPr>
            </w:pPr>
          </w:p>
        </w:tc>
      </w:tr>
      <w:tr w:rsidR="002E2950" w14:paraId="1E3D8120" w14:textId="77777777" w:rsidTr="00D02712">
        <w:trPr>
          <w:ins w:id="1097"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7AF555D8" w14:textId="77777777" w:rsidR="002E2950" w:rsidRDefault="002E2950" w:rsidP="00D02712">
            <w:pPr>
              <w:pStyle w:val="TAL"/>
              <w:rPr>
                <w:ins w:id="1098" w:author="Kahn, Jason D. (Fed)" w:date="2024-02-05T15:22:00Z"/>
                <w:b/>
                <w:bCs/>
              </w:rPr>
            </w:pPr>
            <w:ins w:id="1099" w:author="Kahn, Jason D. (Fed)" w:date="2024-02-05T15:22: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0EB2B5E" w14:textId="3097D014" w:rsidR="002E2950" w:rsidRDefault="002E2950" w:rsidP="00D02712">
            <w:pPr>
              <w:pStyle w:val="TAL"/>
              <w:rPr>
                <w:ins w:id="1100" w:author="Kahn, Jason D. (Fed)" w:date="2024-02-05T15:22:00Z"/>
              </w:rPr>
            </w:pPr>
            <w:ins w:id="1101" w:author="Kahn, Jason D. (Fed)" w:date="2024-02-05T15:22:00Z">
              <w:r>
                <w:t xml:space="preserve">MCVideo-info as described in Table </w:t>
              </w:r>
            </w:ins>
            <w:ins w:id="1102" w:author="Kahn, Jason D. (Fed)" w:date="2024-02-06T13:53:00Z">
              <w:r w:rsidR="008A35A6">
                <w:t>6.9.1</w:t>
              </w:r>
            </w:ins>
            <w:ins w:id="1103" w:author="Kahn, Jason D. (Fed)" w:date="2024-02-05T15:22:00Z">
              <w:r>
                <w:t>.3.3-2</w:t>
              </w:r>
            </w:ins>
          </w:p>
        </w:tc>
        <w:tc>
          <w:tcPr>
            <w:tcW w:w="2127" w:type="dxa"/>
            <w:tcBorders>
              <w:top w:val="single" w:sz="4" w:space="0" w:color="auto"/>
              <w:left w:val="single" w:sz="4" w:space="0" w:color="auto"/>
              <w:bottom w:val="single" w:sz="4" w:space="0" w:color="auto"/>
              <w:right w:val="single" w:sz="4" w:space="0" w:color="auto"/>
            </w:tcBorders>
          </w:tcPr>
          <w:p w14:paraId="48EB7E34" w14:textId="77777777" w:rsidR="002E2950" w:rsidRDefault="002E2950" w:rsidP="00D02712">
            <w:pPr>
              <w:pStyle w:val="TAL"/>
              <w:rPr>
                <w:ins w:id="1104"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0D556E8E" w14:textId="77777777" w:rsidR="002E2950" w:rsidRDefault="002E2950" w:rsidP="00D02712">
            <w:pPr>
              <w:pStyle w:val="TAL"/>
              <w:rPr>
                <w:ins w:id="1105"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217EF303" w14:textId="77777777" w:rsidR="002E2950" w:rsidRDefault="002E2950" w:rsidP="00D02712">
            <w:pPr>
              <w:pStyle w:val="TAL"/>
              <w:rPr>
                <w:ins w:id="1106" w:author="Kahn, Jason D. (Fed)" w:date="2024-02-05T15:22:00Z"/>
              </w:rPr>
            </w:pPr>
          </w:p>
        </w:tc>
      </w:tr>
      <w:tr w:rsidR="002E2950" w14:paraId="6B9BDD9B" w14:textId="77777777" w:rsidTr="00D02712">
        <w:trPr>
          <w:ins w:id="1107"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388F6398" w14:textId="77777777" w:rsidR="002E2950" w:rsidRDefault="002E2950" w:rsidP="00D02712">
            <w:pPr>
              <w:pStyle w:val="TAL"/>
              <w:rPr>
                <w:ins w:id="1108" w:author="Kahn, Jason D. (Fed)" w:date="2024-02-05T15:22:00Z"/>
                <w:b/>
                <w:bCs/>
              </w:rPr>
            </w:pPr>
            <w:ins w:id="1109" w:author="Kahn, Jason D. (Fed)" w:date="2024-02-05T15:2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6FEC962F" w14:textId="77777777" w:rsidR="002E2950" w:rsidRDefault="002E2950" w:rsidP="00D02712">
            <w:pPr>
              <w:pStyle w:val="TAL"/>
              <w:rPr>
                <w:ins w:id="1110" w:author="Kahn, Jason D. (Fed)" w:date="2024-02-05T15:22:00Z"/>
              </w:rPr>
            </w:pPr>
          </w:p>
        </w:tc>
        <w:tc>
          <w:tcPr>
            <w:tcW w:w="2127" w:type="dxa"/>
            <w:tcBorders>
              <w:top w:val="single" w:sz="4" w:space="0" w:color="auto"/>
              <w:left w:val="single" w:sz="4" w:space="0" w:color="auto"/>
              <w:bottom w:val="single" w:sz="4" w:space="0" w:color="auto"/>
              <w:right w:val="single" w:sz="4" w:space="0" w:color="auto"/>
            </w:tcBorders>
            <w:hideMark/>
          </w:tcPr>
          <w:p w14:paraId="624A6C5A" w14:textId="77777777" w:rsidR="002E2950" w:rsidRPr="00303ED7" w:rsidRDefault="002E2950" w:rsidP="00D02712">
            <w:pPr>
              <w:pStyle w:val="TAL"/>
              <w:rPr>
                <w:ins w:id="1111" w:author="Kahn, Jason D. (Fed)" w:date="2024-02-05T15:22:00Z"/>
                <w:b/>
              </w:rPr>
            </w:pPr>
            <w:ins w:id="1112" w:author="Kahn, Jason D. (Fed)" w:date="2024-02-05T15:22: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5C2BAC75" w14:textId="77777777" w:rsidR="002E2950" w:rsidRDefault="002E2950" w:rsidP="00D02712">
            <w:pPr>
              <w:pStyle w:val="TAL"/>
              <w:rPr>
                <w:ins w:id="1113" w:author="Kahn, Jason D. (Fed)" w:date="2024-02-05T15:22:00Z"/>
              </w:rPr>
            </w:pPr>
            <w:ins w:id="1114" w:author="Kahn, Jason D. (Fed)" w:date="2024-02-05T15:22:00Z">
              <w:r>
                <w:t>TS 24.281 [26] clause F.3</w:t>
              </w:r>
            </w:ins>
          </w:p>
        </w:tc>
        <w:tc>
          <w:tcPr>
            <w:tcW w:w="1135" w:type="dxa"/>
            <w:tcBorders>
              <w:top w:val="single" w:sz="4" w:space="0" w:color="auto"/>
              <w:left w:val="single" w:sz="4" w:space="0" w:color="auto"/>
              <w:bottom w:val="single" w:sz="4" w:space="0" w:color="auto"/>
              <w:right w:val="single" w:sz="4" w:space="0" w:color="auto"/>
            </w:tcBorders>
            <w:vAlign w:val="bottom"/>
          </w:tcPr>
          <w:p w14:paraId="1283F6B3" w14:textId="77777777" w:rsidR="002E2950" w:rsidRDefault="002E2950" w:rsidP="00D02712">
            <w:pPr>
              <w:pStyle w:val="TAL"/>
              <w:rPr>
                <w:ins w:id="1115" w:author="Kahn, Jason D. (Fed)" w:date="2024-02-05T15:22:00Z"/>
              </w:rPr>
            </w:pPr>
          </w:p>
        </w:tc>
      </w:tr>
      <w:tr w:rsidR="002E2950" w14:paraId="2C89A93E" w14:textId="77777777" w:rsidTr="00D02712">
        <w:trPr>
          <w:ins w:id="1116"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5591866F" w14:textId="77777777" w:rsidR="002E2950" w:rsidRDefault="002E2950" w:rsidP="00D02712">
            <w:pPr>
              <w:pStyle w:val="TAL"/>
              <w:rPr>
                <w:ins w:id="1117" w:author="Kahn, Jason D. (Fed)" w:date="2024-02-05T15:22:00Z"/>
              </w:rPr>
            </w:pPr>
            <w:ins w:id="1118" w:author="Kahn, Jason D. (Fed)" w:date="2024-02-05T15:22: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ADF255E" w14:textId="3286881E" w:rsidR="002E2950" w:rsidRDefault="002E2950" w:rsidP="00D02712">
            <w:pPr>
              <w:pStyle w:val="TAL"/>
              <w:rPr>
                <w:ins w:id="1119" w:author="Kahn, Jason D. (Fed)" w:date="2024-02-05T15:22:00Z"/>
              </w:rPr>
            </w:pPr>
            <w:ins w:id="1120" w:author="Kahn, Jason D. (Fed)" w:date="2024-02-05T15:22:00Z">
              <w:r>
                <w:t xml:space="preserve">Location-info as described in Table </w:t>
              </w:r>
            </w:ins>
            <w:ins w:id="1121" w:author="Kahn, Jason D. (Fed)" w:date="2024-02-06T13:53:00Z">
              <w:r w:rsidR="008A35A6">
                <w:t>6.9.1</w:t>
              </w:r>
            </w:ins>
            <w:ins w:id="1122" w:author="Kahn, Jason D. (Fed)" w:date="2024-02-05T15:22:00Z">
              <w:r>
                <w:t>.3.3-11</w:t>
              </w:r>
            </w:ins>
          </w:p>
        </w:tc>
        <w:tc>
          <w:tcPr>
            <w:tcW w:w="2127" w:type="dxa"/>
            <w:tcBorders>
              <w:top w:val="single" w:sz="4" w:space="0" w:color="auto"/>
              <w:left w:val="single" w:sz="4" w:space="0" w:color="auto"/>
              <w:bottom w:val="single" w:sz="4" w:space="0" w:color="auto"/>
              <w:right w:val="single" w:sz="4" w:space="0" w:color="auto"/>
            </w:tcBorders>
          </w:tcPr>
          <w:p w14:paraId="6DA96734" w14:textId="77777777" w:rsidR="002E2950" w:rsidRDefault="002E2950" w:rsidP="00D02712">
            <w:pPr>
              <w:pStyle w:val="TAL"/>
              <w:rPr>
                <w:ins w:id="1123"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16E930DA" w14:textId="77777777" w:rsidR="002E2950" w:rsidRDefault="002E2950" w:rsidP="00D02712">
            <w:pPr>
              <w:pStyle w:val="TAL"/>
              <w:rPr>
                <w:ins w:id="1124"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0B03D186" w14:textId="77777777" w:rsidR="002E2950" w:rsidRDefault="002E2950" w:rsidP="00D02712">
            <w:pPr>
              <w:pStyle w:val="TAL"/>
              <w:rPr>
                <w:ins w:id="1125" w:author="Kahn, Jason D. (Fed)" w:date="2024-02-05T15:22:00Z"/>
              </w:rPr>
            </w:pPr>
          </w:p>
        </w:tc>
      </w:tr>
    </w:tbl>
    <w:p w14:paraId="382E85C4" w14:textId="77777777" w:rsidR="002E2950" w:rsidRDefault="002E2950" w:rsidP="002E2950">
      <w:pPr>
        <w:rPr>
          <w:ins w:id="1126" w:author="Kahn, Jason D. (Fed)" w:date="2024-02-05T15:22:00Z"/>
        </w:rPr>
      </w:pPr>
    </w:p>
    <w:p w14:paraId="6BCE8CAA" w14:textId="5569E92C" w:rsidR="002E2950" w:rsidRDefault="002E2950" w:rsidP="002E2950">
      <w:pPr>
        <w:pStyle w:val="TH"/>
        <w:rPr>
          <w:ins w:id="1127" w:author="Kahn, Jason D. (Fed)" w:date="2024-02-05T15:22:00Z"/>
        </w:rPr>
      </w:pPr>
      <w:ins w:id="1128" w:author="Kahn, Jason D. (Fed)" w:date="2024-02-05T15:22:00Z">
        <w:r>
          <w:lastRenderedPageBreak/>
          <w:t xml:space="preserve">Table </w:t>
        </w:r>
      </w:ins>
      <w:ins w:id="1129" w:author="Kahn, Jason D. (Fed)" w:date="2024-02-06T13:53:00Z">
        <w:r w:rsidR="008A35A6">
          <w:t>6.9.1</w:t>
        </w:r>
      </w:ins>
      <w:ins w:id="1130" w:author="Kahn, Jason D. (Fed)" w:date="2024-02-05T15:22:00Z">
        <w:r>
          <w:t xml:space="preserve">.3.3-11: Location-Info in SIP MESSAGE (Table </w:t>
        </w:r>
      </w:ins>
      <w:ins w:id="1131" w:author="Kahn, Jason D. (Fed)" w:date="2024-02-06T13:53:00Z">
        <w:r w:rsidR="008A35A6">
          <w:t>6.9.1</w:t>
        </w:r>
      </w:ins>
      <w:ins w:id="1132" w:author="Kahn, Jason D. (Fed)" w:date="2024-02-05T15:22:00Z">
        <w:r>
          <w:t>.3.3-10)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E2950" w14:paraId="3FBE88C2" w14:textId="77777777" w:rsidTr="00D02712">
        <w:trPr>
          <w:ins w:id="1133" w:author="Kahn, Jason D. (Fed)" w:date="2024-02-05T15:22:00Z"/>
        </w:trPr>
        <w:tc>
          <w:tcPr>
            <w:tcW w:w="9639" w:type="dxa"/>
            <w:gridSpan w:val="5"/>
            <w:tcBorders>
              <w:top w:val="single" w:sz="4" w:space="0" w:color="auto"/>
              <w:left w:val="single" w:sz="4" w:space="0" w:color="auto"/>
              <w:bottom w:val="single" w:sz="4" w:space="0" w:color="auto"/>
              <w:right w:val="single" w:sz="4" w:space="0" w:color="auto"/>
            </w:tcBorders>
            <w:hideMark/>
          </w:tcPr>
          <w:p w14:paraId="6DF73524" w14:textId="77777777" w:rsidR="002E2950" w:rsidRDefault="002E2950" w:rsidP="00D02712">
            <w:pPr>
              <w:pStyle w:val="TAL"/>
              <w:rPr>
                <w:ins w:id="1134" w:author="Kahn, Jason D. (Fed)" w:date="2024-02-05T15:22:00Z"/>
                <w:szCs w:val="18"/>
              </w:rPr>
            </w:pPr>
            <w:ins w:id="1135" w:author="Kahn, Jason D. (Fed)" w:date="2024-02-05T15:22:00Z">
              <w:r>
                <w:t>Derivation Path: TS 36.579-1 [2], Table 5.5.3.4.2-2</w:t>
              </w:r>
            </w:ins>
          </w:p>
        </w:tc>
      </w:tr>
      <w:tr w:rsidR="002E2950" w14:paraId="6A6A4B53" w14:textId="77777777" w:rsidTr="00D02712">
        <w:trPr>
          <w:ins w:id="1136" w:author="Kahn, Jason D. (Fed)" w:date="2024-02-05T15:22:00Z"/>
        </w:trPr>
        <w:tc>
          <w:tcPr>
            <w:tcW w:w="2835" w:type="dxa"/>
            <w:tcBorders>
              <w:top w:val="single" w:sz="4" w:space="0" w:color="auto"/>
              <w:left w:val="single" w:sz="4" w:space="0" w:color="auto"/>
              <w:bottom w:val="single" w:sz="4" w:space="0" w:color="auto"/>
              <w:right w:val="single" w:sz="4" w:space="0" w:color="auto"/>
            </w:tcBorders>
            <w:hideMark/>
          </w:tcPr>
          <w:p w14:paraId="0B915CDC" w14:textId="77777777" w:rsidR="002E2950" w:rsidRDefault="002E2950" w:rsidP="00D02712">
            <w:pPr>
              <w:pStyle w:val="TAH"/>
              <w:rPr>
                <w:ins w:id="1137" w:author="Kahn, Jason D. (Fed)" w:date="2024-02-05T15:22:00Z"/>
              </w:rPr>
            </w:pPr>
            <w:ins w:id="1138" w:author="Kahn, Jason D. (Fed)" w:date="2024-02-05T15:2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2A42A5A" w14:textId="77777777" w:rsidR="002E2950" w:rsidRDefault="002E2950" w:rsidP="00D02712">
            <w:pPr>
              <w:pStyle w:val="TAH"/>
              <w:rPr>
                <w:ins w:id="1139" w:author="Kahn, Jason D. (Fed)" w:date="2024-02-05T15:22:00Z"/>
              </w:rPr>
            </w:pPr>
            <w:ins w:id="1140" w:author="Kahn, Jason D. (Fed)" w:date="2024-02-05T15:2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EF9B502" w14:textId="77777777" w:rsidR="002E2950" w:rsidRDefault="002E2950" w:rsidP="00D02712">
            <w:pPr>
              <w:pStyle w:val="TAH"/>
              <w:rPr>
                <w:ins w:id="1141" w:author="Kahn, Jason D. (Fed)" w:date="2024-02-05T15:22:00Z"/>
              </w:rPr>
            </w:pPr>
            <w:ins w:id="1142" w:author="Kahn, Jason D. (Fed)" w:date="2024-02-05T15:2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5CA1E04C" w14:textId="77777777" w:rsidR="002E2950" w:rsidRDefault="002E2950" w:rsidP="00D02712">
            <w:pPr>
              <w:pStyle w:val="TAH"/>
              <w:rPr>
                <w:ins w:id="1143" w:author="Kahn, Jason D. (Fed)" w:date="2024-02-05T15:22:00Z"/>
              </w:rPr>
            </w:pPr>
            <w:ins w:id="1144" w:author="Kahn, Jason D. (Fed)" w:date="2024-02-05T15:2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4926A3E4" w14:textId="77777777" w:rsidR="002E2950" w:rsidRDefault="002E2950" w:rsidP="00D02712">
            <w:pPr>
              <w:pStyle w:val="TAH"/>
              <w:rPr>
                <w:ins w:id="1145" w:author="Kahn, Jason D. (Fed)" w:date="2024-02-05T15:22:00Z"/>
              </w:rPr>
            </w:pPr>
            <w:ins w:id="1146" w:author="Kahn, Jason D. (Fed)" w:date="2024-02-05T15:22:00Z">
              <w:r>
                <w:t>Condition</w:t>
              </w:r>
            </w:ins>
          </w:p>
        </w:tc>
      </w:tr>
      <w:tr w:rsidR="002E2950" w14:paraId="2075AC4E" w14:textId="77777777" w:rsidTr="00D02712">
        <w:trPr>
          <w:ins w:id="1147"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0AD8A5C4" w14:textId="77777777" w:rsidR="002E2950" w:rsidRDefault="002E2950" w:rsidP="00D02712">
            <w:pPr>
              <w:pStyle w:val="TAL"/>
              <w:rPr>
                <w:ins w:id="1148" w:author="Kahn, Jason D. (Fed)" w:date="2024-02-05T15:22:00Z"/>
              </w:rPr>
            </w:pPr>
            <w:ins w:id="1149" w:author="Kahn, Jason D. (Fed)" w:date="2024-02-05T15:22:00Z">
              <w:r>
                <w:t>location-info</w:t>
              </w:r>
            </w:ins>
          </w:p>
        </w:tc>
        <w:tc>
          <w:tcPr>
            <w:tcW w:w="2126" w:type="dxa"/>
            <w:tcBorders>
              <w:top w:val="single" w:sz="4" w:space="0" w:color="auto"/>
              <w:left w:val="single" w:sz="4" w:space="0" w:color="auto"/>
              <w:bottom w:val="single" w:sz="4" w:space="0" w:color="auto"/>
              <w:right w:val="single" w:sz="4" w:space="0" w:color="auto"/>
            </w:tcBorders>
          </w:tcPr>
          <w:p w14:paraId="345C1849" w14:textId="77777777" w:rsidR="002E2950" w:rsidRDefault="002E2950" w:rsidP="00D02712">
            <w:pPr>
              <w:pStyle w:val="TAL"/>
              <w:rPr>
                <w:ins w:id="1150" w:author="Kahn, Jason D. (Fed)" w:date="2024-02-05T15:22:00Z"/>
              </w:rPr>
            </w:pPr>
          </w:p>
        </w:tc>
        <w:tc>
          <w:tcPr>
            <w:tcW w:w="2126" w:type="dxa"/>
            <w:tcBorders>
              <w:top w:val="single" w:sz="4" w:space="0" w:color="auto"/>
              <w:left w:val="single" w:sz="4" w:space="0" w:color="auto"/>
              <w:bottom w:val="single" w:sz="4" w:space="0" w:color="auto"/>
              <w:right w:val="single" w:sz="4" w:space="0" w:color="auto"/>
            </w:tcBorders>
          </w:tcPr>
          <w:p w14:paraId="4C1C7851" w14:textId="77777777" w:rsidR="002E2950" w:rsidRDefault="002E2950" w:rsidP="00D02712">
            <w:pPr>
              <w:pStyle w:val="TAL"/>
              <w:rPr>
                <w:ins w:id="1151"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7B40A66C" w14:textId="77777777" w:rsidR="002E2950" w:rsidRDefault="002E2950" w:rsidP="00D02712">
            <w:pPr>
              <w:pStyle w:val="TAL"/>
              <w:rPr>
                <w:ins w:id="1152"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7A3D65C2" w14:textId="77777777" w:rsidR="002E2950" w:rsidRDefault="002E2950" w:rsidP="00D02712">
            <w:pPr>
              <w:pStyle w:val="TAL"/>
              <w:rPr>
                <w:ins w:id="1153" w:author="Kahn, Jason D. (Fed)" w:date="2024-02-05T15:22:00Z"/>
              </w:rPr>
            </w:pPr>
          </w:p>
        </w:tc>
      </w:tr>
      <w:tr w:rsidR="002E2950" w14:paraId="1ED296F5" w14:textId="77777777" w:rsidTr="00D02712">
        <w:trPr>
          <w:ins w:id="1154"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5D5FE44E" w14:textId="77777777" w:rsidR="002E2950" w:rsidRDefault="002E2950" w:rsidP="00D02712">
            <w:pPr>
              <w:pStyle w:val="TAL"/>
              <w:rPr>
                <w:ins w:id="1155" w:author="Kahn, Jason D. (Fed)" w:date="2024-02-05T15:22:00Z"/>
              </w:rPr>
            </w:pPr>
            <w:ins w:id="1156" w:author="Kahn, Jason D. (Fed)" w:date="2024-02-05T15:22:00Z">
              <w:r>
                <w:t xml:space="preserve">  Configuration</w:t>
              </w:r>
            </w:ins>
          </w:p>
        </w:tc>
        <w:tc>
          <w:tcPr>
            <w:tcW w:w="2126" w:type="dxa"/>
            <w:tcBorders>
              <w:top w:val="single" w:sz="4" w:space="0" w:color="auto"/>
              <w:left w:val="single" w:sz="4" w:space="0" w:color="auto"/>
              <w:bottom w:val="single" w:sz="4" w:space="0" w:color="auto"/>
              <w:right w:val="single" w:sz="4" w:space="0" w:color="auto"/>
            </w:tcBorders>
          </w:tcPr>
          <w:p w14:paraId="42C6787A" w14:textId="77777777" w:rsidR="002E2950" w:rsidRDefault="002E2950" w:rsidP="00D02712">
            <w:pPr>
              <w:pStyle w:val="TAL"/>
              <w:rPr>
                <w:ins w:id="1157" w:author="Kahn, Jason D. (Fed)" w:date="2024-02-05T15:22:00Z"/>
              </w:rPr>
            </w:pPr>
          </w:p>
        </w:tc>
        <w:tc>
          <w:tcPr>
            <w:tcW w:w="2126" w:type="dxa"/>
            <w:tcBorders>
              <w:top w:val="single" w:sz="4" w:space="0" w:color="auto"/>
              <w:left w:val="single" w:sz="4" w:space="0" w:color="auto"/>
              <w:bottom w:val="single" w:sz="4" w:space="0" w:color="auto"/>
              <w:right w:val="single" w:sz="4" w:space="0" w:color="auto"/>
            </w:tcBorders>
          </w:tcPr>
          <w:p w14:paraId="5308A8A0" w14:textId="77777777" w:rsidR="002E2950" w:rsidRDefault="002E2950" w:rsidP="00D02712">
            <w:pPr>
              <w:pStyle w:val="TAL"/>
              <w:rPr>
                <w:ins w:id="1158"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0E39E6D5" w14:textId="77777777" w:rsidR="002E2950" w:rsidRDefault="002E2950" w:rsidP="00D02712">
            <w:pPr>
              <w:pStyle w:val="TAL"/>
              <w:rPr>
                <w:ins w:id="1159"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5E5931A6" w14:textId="77777777" w:rsidR="002E2950" w:rsidRDefault="002E2950" w:rsidP="00D02712">
            <w:pPr>
              <w:pStyle w:val="TAL"/>
              <w:rPr>
                <w:ins w:id="1160" w:author="Kahn, Jason D. (Fed)" w:date="2024-02-05T15:22:00Z"/>
              </w:rPr>
            </w:pPr>
          </w:p>
        </w:tc>
      </w:tr>
      <w:tr w:rsidR="002E2950" w14:paraId="6083AB73" w14:textId="77777777" w:rsidTr="00D02712">
        <w:trPr>
          <w:ins w:id="1161"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0FF5ECD4" w14:textId="77777777" w:rsidR="002E2950" w:rsidRDefault="002E2950" w:rsidP="00D02712">
            <w:pPr>
              <w:pStyle w:val="TAL"/>
              <w:rPr>
                <w:ins w:id="1162" w:author="Kahn, Jason D. (Fed)" w:date="2024-02-05T15:22:00Z"/>
              </w:rPr>
            </w:pPr>
            <w:ins w:id="1163" w:author="Kahn, Jason D. (Fed)" w:date="2024-02-05T15:22:00Z">
              <w:r>
                <w:t xml:space="preserve">    </w:t>
              </w:r>
              <w:proofErr w:type="spellStart"/>
              <w:r>
                <w:t>NonEmergencyLocationInformation</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88B40DA" w14:textId="77777777" w:rsidR="002E2950" w:rsidRDefault="002E2950" w:rsidP="00D02712">
            <w:pPr>
              <w:pStyle w:val="TAL"/>
              <w:rPr>
                <w:ins w:id="1164" w:author="Kahn, Jason D. (Fed)" w:date="2024-02-05T15:22:00Z"/>
              </w:rPr>
            </w:pPr>
          </w:p>
        </w:tc>
        <w:tc>
          <w:tcPr>
            <w:tcW w:w="2126" w:type="dxa"/>
            <w:tcBorders>
              <w:top w:val="single" w:sz="4" w:space="0" w:color="auto"/>
              <w:left w:val="single" w:sz="4" w:space="0" w:color="auto"/>
              <w:bottom w:val="single" w:sz="4" w:space="0" w:color="auto"/>
              <w:right w:val="single" w:sz="4" w:space="0" w:color="auto"/>
            </w:tcBorders>
          </w:tcPr>
          <w:p w14:paraId="4143E21B" w14:textId="77777777" w:rsidR="002E2950" w:rsidRDefault="002E2950" w:rsidP="00D02712">
            <w:pPr>
              <w:pStyle w:val="TAL"/>
              <w:rPr>
                <w:ins w:id="1165"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644609C3" w14:textId="77777777" w:rsidR="002E2950" w:rsidRDefault="002E2950" w:rsidP="00D02712">
            <w:pPr>
              <w:pStyle w:val="TAL"/>
              <w:rPr>
                <w:ins w:id="1166"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6DF16384" w14:textId="77777777" w:rsidR="002E2950" w:rsidRDefault="002E2950" w:rsidP="00D02712">
            <w:pPr>
              <w:pStyle w:val="TAL"/>
              <w:rPr>
                <w:ins w:id="1167" w:author="Kahn, Jason D. (Fed)" w:date="2024-02-05T15:22:00Z"/>
              </w:rPr>
            </w:pPr>
          </w:p>
        </w:tc>
      </w:tr>
      <w:tr w:rsidR="002E2950" w14:paraId="4FBE346B" w14:textId="77777777" w:rsidTr="00D02712">
        <w:trPr>
          <w:ins w:id="1168"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36553537" w14:textId="77777777" w:rsidR="002E2950" w:rsidRDefault="002E2950" w:rsidP="00D02712">
            <w:pPr>
              <w:pStyle w:val="TAL"/>
              <w:rPr>
                <w:ins w:id="1169" w:author="Kahn, Jason D. (Fed)" w:date="2024-02-05T15:22:00Z"/>
              </w:rPr>
            </w:pPr>
            <w:ins w:id="1170" w:author="Kahn, Jason D. (Fed)" w:date="2024-02-05T15:22:00Z">
              <w:r>
                <w:t xml:space="preserve">      </w:t>
              </w:r>
              <w:proofErr w:type="spellStart"/>
              <w:r>
                <w:t>ServingEcgi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7DE76208" w14:textId="77777777" w:rsidR="002E2950" w:rsidRDefault="002E2950" w:rsidP="00D02712">
            <w:pPr>
              <w:pStyle w:val="TAL"/>
              <w:rPr>
                <w:ins w:id="1171" w:author="Kahn, Jason D. (Fed)" w:date="2024-02-05T15:22:00Z"/>
              </w:rPr>
            </w:pPr>
            <w:ins w:id="1172" w:author="Kahn, Jason D. (Fed)" w:date="2024-02-05T15:22:00Z">
              <w:r>
                <w:t>present</w:t>
              </w:r>
            </w:ins>
          </w:p>
        </w:tc>
        <w:tc>
          <w:tcPr>
            <w:tcW w:w="2126" w:type="dxa"/>
            <w:tcBorders>
              <w:top w:val="single" w:sz="4" w:space="0" w:color="auto"/>
              <w:left w:val="single" w:sz="4" w:space="0" w:color="auto"/>
              <w:bottom w:val="single" w:sz="4" w:space="0" w:color="auto"/>
              <w:right w:val="single" w:sz="4" w:space="0" w:color="auto"/>
            </w:tcBorders>
            <w:hideMark/>
          </w:tcPr>
          <w:p w14:paraId="30A8D20E" w14:textId="77777777" w:rsidR="002E2950" w:rsidRDefault="002E2950" w:rsidP="00D02712">
            <w:pPr>
              <w:pStyle w:val="TAL"/>
              <w:rPr>
                <w:ins w:id="1173" w:author="Kahn, Jason D. (Fed)" w:date="2024-02-05T15:22:00Z"/>
              </w:rPr>
            </w:pPr>
            <w:ins w:id="1174" w:author="Kahn, Jason D. (Fed)" w:date="2024-02-05T15:22:00Z">
              <w:r>
                <w:t>Provision of &lt;</w:t>
              </w:r>
              <w:proofErr w:type="spellStart"/>
              <w:r>
                <w:t>ServingEcgi</w:t>
              </w:r>
              <w:proofErr w:type="spellEnd"/>
              <w:r>
                <w:t>&gt; in the report is requested.</w:t>
              </w:r>
            </w:ins>
          </w:p>
        </w:tc>
        <w:tc>
          <w:tcPr>
            <w:tcW w:w="1418" w:type="dxa"/>
            <w:tcBorders>
              <w:top w:val="single" w:sz="4" w:space="0" w:color="auto"/>
              <w:left w:val="single" w:sz="4" w:space="0" w:color="auto"/>
              <w:bottom w:val="single" w:sz="4" w:space="0" w:color="auto"/>
              <w:right w:val="single" w:sz="4" w:space="0" w:color="auto"/>
            </w:tcBorders>
          </w:tcPr>
          <w:p w14:paraId="578F3462" w14:textId="77777777" w:rsidR="002E2950" w:rsidRDefault="002E2950" w:rsidP="00D02712">
            <w:pPr>
              <w:pStyle w:val="TAL"/>
              <w:rPr>
                <w:ins w:id="1175"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2BD97084" w14:textId="77777777" w:rsidR="002E2950" w:rsidRDefault="002E2950" w:rsidP="00D02712">
            <w:pPr>
              <w:pStyle w:val="TAL"/>
              <w:rPr>
                <w:ins w:id="1176" w:author="Kahn, Jason D. (Fed)" w:date="2024-02-05T15:22:00Z"/>
              </w:rPr>
            </w:pPr>
          </w:p>
        </w:tc>
      </w:tr>
      <w:tr w:rsidR="002E2950" w14:paraId="62919864" w14:textId="77777777" w:rsidTr="00D02712">
        <w:trPr>
          <w:ins w:id="1177"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4EEDDD1D" w14:textId="77777777" w:rsidR="002E2950" w:rsidRDefault="002E2950" w:rsidP="00D02712">
            <w:pPr>
              <w:pStyle w:val="TAL"/>
              <w:rPr>
                <w:ins w:id="1178" w:author="Kahn, Jason D. (Fed)" w:date="2024-02-05T15:22:00Z"/>
              </w:rPr>
            </w:pPr>
            <w:ins w:id="1179" w:author="Kahn, Jason D. (Fed)" w:date="2024-02-05T15:22:00Z">
              <w:r>
                <w:t xml:space="preserve">      </w:t>
              </w:r>
              <w:proofErr w:type="spellStart"/>
              <w:r>
                <w:t>NeighbouringEcgi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16487F20" w14:textId="77777777" w:rsidR="002E2950" w:rsidRDefault="002E2950" w:rsidP="00D02712">
            <w:pPr>
              <w:pStyle w:val="TAL"/>
              <w:rPr>
                <w:ins w:id="1180" w:author="Kahn, Jason D. (Fed)" w:date="2024-02-05T15:22:00Z"/>
              </w:rPr>
            </w:pPr>
            <w:ins w:id="1181" w:author="Kahn, Jason D. (Fed)" w:date="2024-02-05T15:22:00Z">
              <w:r>
                <w:t>not present</w:t>
              </w:r>
            </w:ins>
          </w:p>
        </w:tc>
        <w:tc>
          <w:tcPr>
            <w:tcW w:w="2126" w:type="dxa"/>
            <w:tcBorders>
              <w:top w:val="single" w:sz="4" w:space="0" w:color="auto"/>
              <w:left w:val="single" w:sz="4" w:space="0" w:color="auto"/>
              <w:bottom w:val="single" w:sz="4" w:space="0" w:color="auto"/>
              <w:right w:val="single" w:sz="4" w:space="0" w:color="auto"/>
            </w:tcBorders>
          </w:tcPr>
          <w:p w14:paraId="76419D14" w14:textId="77777777" w:rsidR="002E2950" w:rsidRDefault="002E2950" w:rsidP="00D02712">
            <w:pPr>
              <w:pStyle w:val="TAL"/>
              <w:rPr>
                <w:ins w:id="1182"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4E33F9C8" w14:textId="77777777" w:rsidR="002E2950" w:rsidRDefault="002E2950" w:rsidP="00D02712">
            <w:pPr>
              <w:pStyle w:val="TAL"/>
              <w:rPr>
                <w:ins w:id="1183"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3B024EB0" w14:textId="77777777" w:rsidR="002E2950" w:rsidRDefault="002E2950" w:rsidP="00D02712">
            <w:pPr>
              <w:pStyle w:val="TAL"/>
              <w:rPr>
                <w:ins w:id="1184" w:author="Kahn, Jason D. (Fed)" w:date="2024-02-05T15:22:00Z"/>
              </w:rPr>
            </w:pPr>
          </w:p>
        </w:tc>
      </w:tr>
      <w:tr w:rsidR="002E2950" w14:paraId="21911472" w14:textId="77777777" w:rsidTr="00D02712">
        <w:trPr>
          <w:ins w:id="1185"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06902819" w14:textId="77777777" w:rsidR="002E2950" w:rsidRDefault="002E2950" w:rsidP="00D02712">
            <w:pPr>
              <w:pStyle w:val="TAL"/>
              <w:rPr>
                <w:ins w:id="1186" w:author="Kahn, Jason D. (Fed)" w:date="2024-02-05T15:22:00Z"/>
              </w:rPr>
            </w:pPr>
            <w:ins w:id="1187" w:author="Kahn, Jason D. (Fed)" w:date="2024-02-05T15:22:00Z">
              <w:r>
                <w:t xml:space="preserve">      </w:t>
              </w:r>
              <w:proofErr w:type="spellStart"/>
              <w:r>
                <w:t>MbmsSaId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635EEC8B" w14:textId="77777777" w:rsidR="002E2950" w:rsidRDefault="002E2950" w:rsidP="00D02712">
            <w:pPr>
              <w:pStyle w:val="TAL"/>
              <w:rPr>
                <w:ins w:id="1188" w:author="Kahn, Jason D. (Fed)" w:date="2024-02-05T15:22:00Z"/>
              </w:rPr>
            </w:pPr>
            <w:ins w:id="1189" w:author="Kahn, Jason D. (Fed)" w:date="2024-02-05T15:22:00Z">
              <w:r>
                <w:t>not present</w:t>
              </w:r>
            </w:ins>
          </w:p>
        </w:tc>
        <w:tc>
          <w:tcPr>
            <w:tcW w:w="2126" w:type="dxa"/>
            <w:tcBorders>
              <w:top w:val="single" w:sz="4" w:space="0" w:color="auto"/>
              <w:left w:val="single" w:sz="4" w:space="0" w:color="auto"/>
              <w:bottom w:val="single" w:sz="4" w:space="0" w:color="auto"/>
              <w:right w:val="single" w:sz="4" w:space="0" w:color="auto"/>
            </w:tcBorders>
          </w:tcPr>
          <w:p w14:paraId="4BA589CE" w14:textId="77777777" w:rsidR="002E2950" w:rsidRDefault="002E2950" w:rsidP="00D02712">
            <w:pPr>
              <w:pStyle w:val="TAL"/>
              <w:rPr>
                <w:ins w:id="1190"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28A48099" w14:textId="77777777" w:rsidR="002E2950" w:rsidRDefault="002E2950" w:rsidP="00D02712">
            <w:pPr>
              <w:pStyle w:val="TAL"/>
              <w:rPr>
                <w:ins w:id="1191"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49E6427A" w14:textId="77777777" w:rsidR="002E2950" w:rsidRDefault="002E2950" w:rsidP="00D02712">
            <w:pPr>
              <w:pStyle w:val="TAL"/>
              <w:rPr>
                <w:ins w:id="1192" w:author="Kahn, Jason D. (Fed)" w:date="2024-02-05T15:22:00Z"/>
              </w:rPr>
            </w:pPr>
          </w:p>
        </w:tc>
      </w:tr>
      <w:tr w:rsidR="002E2950" w14:paraId="21D3C858" w14:textId="77777777" w:rsidTr="00D02712">
        <w:trPr>
          <w:ins w:id="1193"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55CA0FE3" w14:textId="77777777" w:rsidR="002E2950" w:rsidRDefault="002E2950" w:rsidP="00D02712">
            <w:pPr>
              <w:pStyle w:val="TAL"/>
              <w:rPr>
                <w:ins w:id="1194" w:author="Kahn, Jason D. (Fed)" w:date="2024-02-05T15:22:00Z"/>
              </w:rPr>
            </w:pPr>
            <w:ins w:id="1195" w:author="Kahn, Jason D. (Fed)" w:date="2024-02-05T15:22:00Z">
              <w:r>
                <w:t xml:space="preserve">      </w:t>
              </w:r>
              <w:proofErr w:type="spellStart"/>
              <w:r>
                <w:t>MbsfnArea</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43D05354" w14:textId="77777777" w:rsidR="002E2950" w:rsidRDefault="002E2950" w:rsidP="00D02712">
            <w:pPr>
              <w:pStyle w:val="TAL"/>
              <w:rPr>
                <w:ins w:id="1196" w:author="Kahn, Jason D. (Fed)" w:date="2024-02-05T15:22:00Z"/>
              </w:rPr>
            </w:pPr>
            <w:ins w:id="1197" w:author="Kahn, Jason D. (Fed)" w:date="2024-02-05T15:22:00Z">
              <w:r>
                <w:t>not present</w:t>
              </w:r>
            </w:ins>
          </w:p>
        </w:tc>
        <w:tc>
          <w:tcPr>
            <w:tcW w:w="2126" w:type="dxa"/>
            <w:tcBorders>
              <w:top w:val="single" w:sz="4" w:space="0" w:color="auto"/>
              <w:left w:val="single" w:sz="4" w:space="0" w:color="auto"/>
              <w:bottom w:val="single" w:sz="4" w:space="0" w:color="auto"/>
              <w:right w:val="single" w:sz="4" w:space="0" w:color="auto"/>
            </w:tcBorders>
          </w:tcPr>
          <w:p w14:paraId="2A198B85" w14:textId="77777777" w:rsidR="002E2950" w:rsidRDefault="002E2950" w:rsidP="00D02712">
            <w:pPr>
              <w:pStyle w:val="TAL"/>
              <w:rPr>
                <w:ins w:id="1198"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310A242A" w14:textId="77777777" w:rsidR="002E2950" w:rsidRDefault="002E2950" w:rsidP="00D02712">
            <w:pPr>
              <w:pStyle w:val="TAL"/>
              <w:rPr>
                <w:ins w:id="1199"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6D1A3799" w14:textId="77777777" w:rsidR="002E2950" w:rsidRDefault="002E2950" w:rsidP="00D02712">
            <w:pPr>
              <w:pStyle w:val="TAL"/>
              <w:rPr>
                <w:ins w:id="1200" w:author="Kahn, Jason D. (Fed)" w:date="2024-02-05T15:22:00Z"/>
              </w:rPr>
            </w:pPr>
          </w:p>
        </w:tc>
      </w:tr>
      <w:tr w:rsidR="002E2950" w14:paraId="140F00B3" w14:textId="77777777" w:rsidTr="00D02712">
        <w:trPr>
          <w:ins w:id="1201"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54B990D7" w14:textId="77777777" w:rsidR="002E2950" w:rsidRDefault="002E2950" w:rsidP="00D02712">
            <w:pPr>
              <w:pStyle w:val="TAL"/>
              <w:rPr>
                <w:ins w:id="1202" w:author="Kahn, Jason D. (Fed)" w:date="2024-02-05T15:22:00Z"/>
              </w:rPr>
            </w:pPr>
            <w:ins w:id="1203" w:author="Kahn, Jason D. (Fed)" w:date="2024-02-05T15:22:00Z">
              <w:r>
                <w:t xml:space="preserve">      </w:t>
              </w:r>
              <w:proofErr w:type="spellStart"/>
              <w:r>
                <w:t>GeographicalCoordinate</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6DF65CC6" w14:textId="77777777" w:rsidR="002E2950" w:rsidRDefault="002E2950" w:rsidP="00D02712">
            <w:pPr>
              <w:pStyle w:val="TAL"/>
              <w:rPr>
                <w:ins w:id="1204" w:author="Kahn, Jason D. (Fed)" w:date="2024-02-05T15:22:00Z"/>
              </w:rPr>
            </w:pPr>
            <w:ins w:id="1205" w:author="Kahn, Jason D. (Fed)" w:date="2024-02-05T15:22:00Z">
              <w:r>
                <w:t>not present</w:t>
              </w:r>
            </w:ins>
          </w:p>
        </w:tc>
        <w:tc>
          <w:tcPr>
            <w:tcW w:w="2126" w:type="dxa"/>
            <w:tcBorders>
              <w:top w:val="single" w:sz="4" w:space="0" w:color="auto"/>
              <w:left w:val="single" w:sz="4" w:space="0" w:color="auto"/>
              <w:bottom w:val="single" w:sz="4" w:space="0" w:color="auto"/>
              <w:right w:val="single" w:sz="4" w:space="0" w:color="auto"/>
            </w:tcBorders>
          </w:tcPr>
          <w:p w14:paraId="1F51FB83" w14:textId="77777777" w:rsidR="002E2950" w:rsidRDefault="002E2950" w:rsidP="00D02712">
            <w:pPr>
              <w:pStyle w:val="TAL"/>
              <w:rPr>
                <w:ins w:id="1206"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272A9381" w14:textId="77777777" w:rsidR="002E2950" w:rsidRDefault="002E2950" w:rsidP="00D02712">
            <w:pPr>
              <w:pStyle w:val="TAL"/>
              <w:rPr>
                <w:ins w:id="1207"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27697735" w14:textId="77777777" w:rsidR="002E2950" w:rsidRDefault="002E2950" w:rsidP="00D02712">
            <w:pPr>
              <w:pStyle w:val="TAL"/>
              <w:rPr>
                <w:ins w:id="1208" w:author="Kahn, Jason D. (Fed)" w:date="2024-02-05T15:22:00Z"/>
              </w:rPr>
            </w:pPr>
          </w:p>
        </w:tc>
      </w:tr>
    </w:tbl>
    <w:p w14:paraId="1E9AA1B4" w14:textId="77777777" w:rsidR="002E2950" w:rsidRDefault="002E2950" w:rsidP="002E2950">
      <w:pPr>
        <w:rPr>
          <w:ins w:id="1209" w:author="Kahn, Jason D. (Fed)" w:date="2024-02-05T15:22:00Z"/>
        </w:rPr>
      </w:pPr>
    </w:p>
    <w:p w14:paraId="2D3A4597" w14:textId="0E0E5AF2" w:rsidR="002E2950" w:rsidRDefault="002E2950" w:rsidP="002E2950">
      <w:pPr>
        <w:pStyle w:val="TH"/>
        <w:rPr>
          <w:ins w:id="1210" w:author="Kahn, Jason D. (Fed)" w:date="2024-02-05T15:22:00Z"/>
        </w:rPr>
      </w:pPr>
      <w:ins w:id="1211" w:author="Kahn, Jason D. (Fed)" w:date="2024-02-05T15:22:00Z">
        <w:r>
          <w:t xml:space="preserve">Table </w:t>
        </w:r>
      </w:ins>
      <w:ins w:id="1212" w:author="Kahn, Jason D. (Fed)" w:date="2024-02-06T13:53:00Z">
        <w:r w:rsidR="008A35A6">
          <w:t>6.9.1</w:t>
        </w:r>
      </w:ins>
      <w:ins w:id="1213" w:author="Kahn, Jason D. (Fed)" w:date="2024-02-05T15:22:00Z">
        <w:r>
          <w:t xml:space="preserve">.3.3-12: SIP MESSAGE from the SS (Step 20, Table </w:t>
        </w:r>
      </w:ins>
      <w:ins w:id="1214" w:author="Kahn, Jason D. (Fed)" w:date="2024-02-06T13:53:00Z">
        <w:r w:rsidR="008A35A6">
          <w:t>6.9.1</w:t>
        </w:r>
      </w:ins>
      <w:ins w:id="1215" w:author="Kahn, Jason D. (Fed)" w:date="2024-02-05T15:22:00Z">
        <w:r>
          <w:t>.3.2-1;</w:t>
        </w:r>
        <w:r>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E2950" w14:paraId="3DCF5DB9" w14:textId="77777777" w:rsidTr="00D02712">
        <w:trPr>
          <w:ins w:id="1216" w:author="Kahn, Jason D. (Fed)" w:date="2024-02-05T15:22:00Z"/>
        </w:trPr>
        <w:tc>
          <w:tcPr>
            <w:tcW w:w="9639" w:type="dxa"/>
            <w:gridSpan w:val="5"/>
            <w:tcBorders>
              <w:top w:val="single" w:sz="4" w:space="0" w:color="auto"/>
              <w:left w:val="single" w:sz="4" w:space="0" w:color="auto"/>
              <w:bottom w:val="single" w:sz="4" w:space="0" w:color="auto"/>
              <w:right w:val="single" w:sz="4" w:space="0" w:color="auto"/>
            </w:tcBorders>
            <w:hideMark/>
          </w:tcPr>
          <w:p w14:paraId="2F8C8B79" w14:textId="77777777" w:rsidR="002E2950" w:rsidRDefault="002E2950" w:rsidP="00D02712">
            <w:pPr>
              <w:pStyle w:val="TAL"/>
              <w:rPr>
                <w:ins w:id="1217" w:author="Kahn, Jason D. (Fed)" w:date="2024-02-05T15:22:00Z"/>
                <w:szCs w:val="18"/>
              </w:rPr>
            </w:pPr>
            <w:ins w:id="1218" w:author="Kahn, Jason D. (Fed)" w:date="2024-02-05T15:22:00Z">
              <w:r>
                <w:t>Derivation Path: TS 36.579-1 [2], Table 5.5.2.7.2-1, condition LOCATION-INFO</w:t>
              </w:r>
            </w:ins>
          </w:p>
        </w:tc>
      </w:tr>
      <w:tr w:rsidR="002E2950" w14:paraId="1CD7028A" w14:textId="77777777" w:rsidTr="00D02712">
        <w:trPr>
          <w:ins w:id="1219" w:author="Kahn, Jason D. (Fed)" w:date="2024-02-05T15:22:00Z"/>
        </w:trPr>
        <w:tc>
          <w:tcPr>
            <w:tcW w:w="2835" w:type="dxa"/>
            <w:tcBorders>
              <w:top w:val="single" w:sz="4" w:space="0" w:color="auto"/>
              <w:left w:val="single" w:sz="4" w:space="0" w:color="auto"/>
              <w:bottom w:val="single" w:sz="4" w:space="0" w:color="auto"/>
              <w:right w:val="single" w:sz="4" w:space="0" w:color="auto"/>
            </w:tcBorders>
            <w:hideMark/>
          </w:tcPr>
          <w:p w14:paraId="574B67F5" w14:textId="77777777" w:rsidR="002E2950" w:rsidRDefault="002E2950" w:rsidP="00D02712">
            <w:pPr>
              <w:pStyle w:val="TAH"/>
              <w:rPr>
                <w:ins w:id="1220" w:author="Kahn, Jason D. (Fed)" w:date="2024-02-05T15:22:00Z"/>
              </w:rPr>
            </w:pPr>
            <w:ins w:id="1221" w:author="Kahn, Jason D. (Fed)" w:date="2024-02-05T15:2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2E01579" w14:textId="77777777" w:rsidR="002E2950" w:rsidRDefault="002E2950" w:rsidP="00D02712">
            <w:pPr>
              <w:pStyle w:val="TAH"/>
              <w:rPr>
                <w:ins w:id="1222" w:author="Kahn, Jason D. (Fed)" w:date="2024-02-05T15:22:00Z"/>
              </w:rPr>
            </w:pPr>
            <w:ins w:id="1223" w:author="Kahn, Jason D. (Fed)" w:date="2024-02-05T15:2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9A472E9" w14:textId="77777777" w:rsidR="002E2950" w:rsidRDefault="002E2950" w:rsidP="00D02712">
            <w:pPr>
              <w:pStyle w:val="TAH"/>
              <w:rPr>
                <w:ins w:id="1224" w:author="Kahn, Jason D. (Fed)" w:date="2024-02-05T15:22:00Z"/>
              </w:rPr>
            </w:pPr>
            <w:ins w:id="1225" w:author="Kahn, Jason D. (Fed)" w:date="2024-02-05T15:2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64D93813" w14:textId="77777777" w:rsidR="002E2950" w:rsidRDefault="002E2950" w:rsidP="00D02712">
            <w:pPr>
              <w:pStyle w:val="TAH"/>
              <w:rPr>
                <w:ins w:id="1226" w:author="Kahn, Jason D. (Fed)" w:date="2024-02-05T15:22:00Z"/>
              </w:rPr>
            </w:pPr>
            <w:ins w:id="1227" w:author="Kahn, Jason D. (Fed)" w:date="2024-02-05T15:2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7C49232A" w14:textId="77777777" w:rsidR="002E2950" w:rsidRDefault="002E2950" w:rsidP="00D02712">
            <w:pPr>
              <w:pStyle w:val="TAH"/>
              <w:rPr>
                <w:ins w:id="1228" w:author="Kahn, Jason D. (Fed)" w:date="2024-02-05T15:22:00Z"/>
              </w:rPr>
            </w:pPr>
            <w:ins w:id="1229" w:author="Kahn, Jason D. (Fed)" w:date="2024-02-05T15:22:00Z">
              <w:r>
                <w:t>Condition</w:t>
              </w:r>
            </w:ins>
          </w:p>
        </w:tc>
      </w:tr>
      <w:tr w:rsidR="002E2950" w14:paraId="7FD34611" w14:textId="77777777" w:rsidTr="00D02712">
        <w:trPr>
          <w:ins w:id="1230"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7F891A68" w14:textId="77777777" w:rsidR="002E2950" w:rsidRPr="00303ED7" w:rsidRDefault="002E2950" w:rsidP="00D02712">
            <w:pPr>
              <w:pStyle w:val="TAL"/>
              <w:rPr>
                <w:ins w:id="1231" w:author="Kahn, Jason D. (Fed)" w:date="2024-02-05T15:22:00Z"/>
                <w:b/>
              </w:rPr>
            </w:pPr>
            <w:ins w:id="1232" w:author="Kahn, Jason D. (Fed)" w:date="2024-02-05T15:22:00Z">
              <w:r w:rsidRPr="002C79A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49C7036A" w14:textId="77777777" w:rsidR="002E2950" w:rsidRDefault="002E2950" w:rsidP="00D02712">
            <w:pPr>
              <w:pStyle w:val="TAL"/>
              <w:rPr>
                <w:ins w:id="1233" w:author="Kahn, Jason D. (Fed)" w:date="2024-02-05T15:22:00Z"/>
              </w:rPr>
            </w:pPr>
          </w:p>
        </w:tc>
        <w:tc>
          <w:tcPr>
            <w:tcW w:w="2126" w:type="dxa"/>
            <w:tcBorders>
              <w:top w:val="single" w:sz="4" w:space="0" w:color="auto"/>
              <w:left w:val="single" w:sz="4" w:space="0" w:color="auto"/>
              <w:bottom w:val="single" w:sz="4" w:space="0" w:color="auto"/>
              <w:right w:val="single" w:sz="4" w:space="0" w:color="auto"/>
            </w:tcBorders>
          </w:tcPr>
          <w:p w14:paraId="72DAC841" w14:textId="77777777" w:rsidR="002E2950" w:rsidRDefault="002E2950" w:rsidP="00D02712">
            <w:pPr>
              <w:pStyle w:val="TAL"/>
              <w:rPr>
                <w:ins w:id="1234"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4E416225" w14:textId="77777777" w:rsidR="002E2950" w:rsidRDefault="002E2950" w:rsidP="00D02712">
            <w:pPr>
              <w:pStyle w:val="TAL"/>
              <w:rPr>
                <w:ins w:id="1235"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3D5EFB16" w14:textId="77777777" w:rsidR="002E2950" w:rsidRDefault="002E2950" w:rsidP="00D02712">
            <w:pPr>
              <w:pStyle w:val="TAL"/>
              <w:rPr>
                <w:ins w:id="1236" w:author="Kahn, Jason D. (Fed)" w:date="2024-02-05T15:22:00Z"/>
              </w:rPr>
            </w:pPr>
          </w:p>
        </w:tc>
      </w:tr>
      <w:tr w:rsidR="002E2950" w14:paraId="7AB559FC" w14:textId="77777777" w:rsidTr="00D02712">
        <w:trPr>
          <w:ins w:id="1237"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6733FA87" w14:textId="77777777" w:rsidR="002E2950" w:rsidRDefault="002E2950" w:rsidP="00D02712">
            <w:pPr>
              <w:pStyle w:val="TAL"/>
              <w:rPr>
                <w:ins w:id="1238" w:author="Kahn, Jason D. (Fed)" w:date="2024-02-05T15:22:00Z"/>
                <w:b/>
                <w:bCs/>
              </w:rPr>
            </w:pPr>
            <w:ins w:id="1239" w:author="Kahn, Jason D. (Fed)" w:date="2024-02-05T15:22:00Z">
              <w: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01EECBA" w14:textId="77777777" w:rsidR="002E2950" w:rsidRDefault="002E2950" w:rsidP="00D02712">
            <w:pPr>
              <w:pStyle w:val="TAL"/>
              <w:rPr>
                <w:ins w:id="1240" w:author="Kahn, Jason D. (Fed)" w:date="2024-02-05T15:22:00Z"/>
              </w:rPr>
            </w:pPr>
          </w:p>
        </w:tc>
        <w:tc>
          <w:tcPr>
            <w:tcW w:w="2126" w:type="dxa"/>
            <w:tcBorders>
              <w:top w:val="single" w:sz="4" w:space="0" w:color="auto"/>
              <w:left w:val="single" w:sz="4" w:space="0" w:color="auto"/>
              <w:bottom w:val="single" w:sz="4" w:space="0" w:color="auto"/>
              <w:right w:val="single" w:sz="4" w:space="0" w:color="auto"/>
            </w:tcBorders>
            <w:hideMark/>
          </w:tcPr>
          <w:p w14:paraId="4D6C73AF" w14:textId="77777777" w:rsidR="002E2950" w:rsidRPr="00303ED7" w:rsidRDefault="002E2950" w:rsidP="00D02712">
            <w:pPr>
              <w:pStyle w:val="TAL"/>
              <w:rPr>
                <w:ins w:id="1241" w:author="Kahn, Jason D. (Fed)" w:date="2024-02-05T15:22:00Z"/>
                <w:b/>
              </w:rPr>
            </w:pPr>
            <w:ins w:id="1242" w:author="Kahn, Jason D. (Fed)" w:date="2024-02-05T15:22:00Z">
              <w:r>
                <w:rPr>
                  <w:b/>
                </w:rPr>
                <w:t>MCVideo</w:t>
              </w:r>
              <w:r w:rsidRPr="002C79AA">
                <w:rPr>
                  <w:b/>
                </w:rPr>
                <w:t>-Info</w:t>
              </w:r>
            </w:ins>
          </w:p>
        </w:tc>
        <w:tc>
          <w:tcPr>
            <w:tcW w:w="1418" w:type="dxa"/>
            <w:tcBorders>
              <w:top w:val="single" w:sz="4" w:space="0" w:color="auto"/>
              <w:left w:val="single" w:sz="4" w:space="0" w:color="auto"/>
              <w:bottom w:val="single" w:sz="4" w:space="0" w:color="auto"/>
              <w:right w:val="single" w:sz="4" w:space="0" w:color="auto"/>
            </w:tcBorders>
          </w:tcPr>
          <w:p w14:paraId="549EF1CA" w14:textId="77777777" w:rsidR="002E2950" w:rsidRDefault="002E2950" w:rsidP="00D02712">
            <w:pPr>
              <w:pStyle w:val="TAL"/>
              <w:rPr>
                <w:ins w:id="1243"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70AEBDD4" w14:textId="77777777" w:rsidR="002E2950" w:rsidRDefault="002E2950" w:rsidP="00D02712">
            <w:pPr>
              <w:pStyle w:val="TAL"/>
              <w:rPr>
                <w:ins w:id="1244" w:author="Kahn, Jason D. (Fed)" w:date="2024-02-05T15:22:00Z"/>
              </w:rPr>
            </w:pPr>
          </w:p>
        </w:tc>
      </w:tr>
      <w:tr w:rsidR="002E2950" w14:paraId="7354BC49" w14:textId="77777777" w:rsidTr="00D02712">
        <w:trPr>
          <w:ins w:id="1245"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1A4A0F03" w14:textId="77777777" w:rsidR="002E2950" w:rsidRDefault="002E2950" w:rsidP="00D02712">
            <w:pPr>
              <w:pStyle w:val="TAL"/>
              <w:rPr>
                <w:ins w:id="1246" w:author="Kahn, Jason D. (Fed)" w:date="2024-02-05T15:22:00Z"/>
                <w:b/>
                <w:bCs/>
              </w:rPr>
            </w:pPr>
            <w:ins w:id="1247" w:author="Kahn, Jason D. (Fed)" w:date="2024-02-05T15:22:00Z">
              <w: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62EA050" w14:textId="068E66CA" w:rsidR="002E2950" w:rsidRDefault="002E2950" w:rsidP="00D02712">
            <w:pPr>
              <w:pStyle w:val="TAL"/>
              <w:rPr>
                <w:ins w:id="1248" w:author="Kahn, Jason D. (Fed)" w:date="2024-02-05T15:22:00Z"/>
              </w:rPr>
            </w:pPr>
            <w:ins w:id="1249" w:author="Kahn, Jason D. (Fed)" w:date="2024-02-05T15:22:00Z">
              <w:r>
                <w:t xml:space="preserve">MCVideo-info as described in Table </w:t>
              </w:r>
            </w:ins>
            <w:ins w:id="1250" w:author="Kahn, Jason D. (Fed)" w:date="2024-02-06T13:53:00Z">
              <w:r w:rsidR="008A35A6">
                <w:t>6.9.1</w:t>
              </w:r>
            </w:ins>
            <w:ins w:id="1251" w:author="Kahn, Jason D. (Fed)" w:date="2024-02-05T15:22:00Z">
              <w:r>
                <w:t>.3.3-2</w:t>
              </w:r>
            </w:ins>
          </w:p>
        </w:tc>
        <w:tc>
          <w:tcPr>
            <w:tcW w:w="2126" w:type="dxa"/>
            <w:tcBorders>
              <w:top w:val="single" w:sz="4" w:space="0" w:color="auto"/>
              <w:left w:val="single" w:sz="4" w:space="0" w:color="auto"/>
              <w:bottom w:val="single" w:sz="4" w:space="0" w:color="auto"/>
              <w:right w:val="single" w:sz="4" w:space="0" w:color="auto"/>
            </w:tcBorders>
          </w:tcPr>
          <w:p w14:paraId="65C8D5B5" w14:textId="77777777" w:rsidR="002E2950" w:rsidRDefault="002E2950" w:rsidP="00D02712">
            <w:pPr>
              <w:pStyle w:val="TAL"/>
              <w:rPr>
                <w:ins w:id="1252"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64BB66E1" w14:textId="77777777" w:rsidR="002E2950" w:rsidRDefault="002E2950" w:rsidP="00D02712">
            <w:pPr>
              <w:pStyle w:val="TAL"/>
              <w:rPr>
                <w:ins w:id="1253"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0466B5AF" w14:textId="77777777" w:rsidR="002E2950" w:rsidRDefault="002E2950" w:rsidP="00D02712">
            <w:pPr>
              <w:pStyle w:val="TAL"/>
              <w:rPr>
                <w:ins w:id="1254" w:author="Kahn, Jason D. (Fed)" w:date="2024-02-05T15:22:00Z"/>
              </w:rPr>
            </w:pPr>
          </w:p>
        </w:tc>
      </w:tr>
      <w:tr w:rsidR="002E2950" w14:paraId="5EAA34DC" w14:textId="77777777" w:rsidTr="00D02712">
        <w:trPr>
          <w:ins w:id="1255"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14C821D3" w14:textId="77777777" w:rsidR="002E2950" w:rsidRDefault="002E2950" w:rsidP="00D02712">
            <w:pPr>
              <w:pStyle w:val="TAL"/>
              <w:rPr>
                <w:ins w:id="1256" w:author="Kahn, Jason D. (Fed)" w:date="2024-02-05T15:22:00Z"/>
                <w:b/>
                <w:bCs/>
              </w:rPr>
            </w:pPr>
            <w:ins w:id="1257" w:author="Kahn, Jason D. (Fed)" w:date="2024-02-05T15:22:00Z">
              <w:r>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5CC6654E" w14:textId="77777777" w:rsidR="002E2950" w:rsidRDefault="002E2950" w:rsidP="00D02712">
            <w:pPr>
              <w:pStyle w:val="TAL"/>
              <w:rPr>
                <w:ins w:id="1258" w:author="Kahn, Jason D. (Fed)" w:date="2024-02-05T15:22:00Z"/>
              </w:rPr>
            </w:pPr>
          </w:p>
        </w:tc>
        <w:tc>
          <w:tcPr>
            <w:tcW w:w="2126" w:type="dxa"/>
            <w:tcBorders>
              <w:top w:val="single" w:sz="4" w:space="0" w:color="auto"/>
              <w:left w:val="single" w:sz="4" w:space="0" w:color="auto"/>
              <w:bottom w:val="single" w:sz="4" w:space="0" w:color="auto"/>
              <w:right w:val="single" w:sz="4" w:space="0" w:color="auto"/>
            </w:tcBorders>
            <w:hideMark/>
          </w:tcPr>
          <w:p w14:paraId="42295061" w14:textId="77777777" w:rsidR="002E2950" w:rsidRPr="00303ED7" w:rsidRDefault="002E2950" w:rsidP="00D02712">
            <w:pPr>
              <w:pStyle w:val="TAL"/>
              <w:rPr>
                <w:ins w:id="1259" w:author="Kahn, Jason D. (Fed)" w:date="2024-02-05T15:22:00Z"/>
                <w:b/>
              </w:rPr>
            </w:pPr>
            <w:ins w:id="1260" w:author="Kahn, Jason D. (Fed)" w:date="2024-02-05T15:22:00Z">
              <w:r w:rsidRPr="002C79AA">
                <w:rPr>
                  <w:b/>
                </w:rPr>
                <w:t>Location-info</w:t>
              </w:r>
            </w:ins>
          </w:p>
        </w:tc>
        <w:tc>
          <w:tcPr>
            <w:tcW w:w="1418" w:type="dxa"/>
            <w:tcBorders>
              <w:top w:val="single" w:sz="4" w:space="0" w:color="auto"/>
              <w:left w:val="single" w:sz="4" w:space="0" w:color="auto"/>
              <w:bottom w:val="single" w:sz="4" w:space="0" w:color="auto"/>
              <w:right w:val="single" w:sz="4" w:space="0" w:color="auto"/>
            </w:tcBorders>
            <w:hideMark/>
          </w:tcPr>
          <w:p w14:paraId="45FD7A6C" w14:textId="77777777" w:rsidR="002E2950" w:rsidRDefault="002E2950" w:rsidP="00D02712">
            <w:pPr>
              <w:pStyle w:val="TAL"/>
              <w:rPr>
                <w:ins w:id="1261" w:author="Kahn, Jason D. (Fed)" w:date="2024-02-05T15:22:00Z"/>
              </w:rPr>
            </w:pPr>
            <w:ins w:id="1262" w:author="Kahn, Jason D. (Fed)" w:date="2024-02-05T15:22:00Z">
              <w:r>
                <w:t>TS 24.281 [26] clause F.3</w:t>
              </w:r>
            </w:ins>
          </w:p>
        </w:tc>
        <w:tc>
          <w:tcPr>
            <w:tcW w:w="1134" w:type="dxa"/>
            <w:tcBorders>
              <w:top w:val="single" w:sz="4" w:space="0" w:color="auto"/>
              <w:left w:val="single" w:sz="4" w:space="0" w:color="auto"/>
              <w:bottom w:val="single" w:sz="4" w:space="0" w:color="auto"/>
              <w:right w:val="single" w:sz="4" w:space="0" w:color="auto"/>
            </w:tcBorders>
            <w:vAlign w:val="bottom"/>
          </w:tcPr>
          <w:p w14:paraId="284E4B44" w14:textId="77777777" w:rsidR="002E2950" w:rsidRDefault="002E2950" w:rsidP="00D02712">
            <w:pPr>
              <w:pStyle w:val="TAL"/>
              <w:rPr>
                <w:ins w:id="1263" w:author="Kahn, Jason D. (Fed)" w:date="2024-02-05T15:22:00Z"/>
              </w:rPr>
            </w:pPr>
          </w:p>
        </w:tc>
      </w:tr>
      <w:tr w:rsidR="002E2950" w14:paraId="0D0CFC31" w14:textId="77777777" w:rsidTr="00D02712">
        <w:trPr>
          <w:ins w:id="1264"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42BACEDD" w14:textId="77777777" w:rsidR="002E2950" w:rsidRDefault="002E2950" w:rsidP="00D02712">
            <w:pPr>
              <w:pStyle w:val="TAL"/>
              <w:rPr>
                <w:ins w:id="1265" w:author="Kahn, Jason D. (Fed)" w:date="2024-02-05T15:22:00Z"/>
              </w:rPr>
            </w:pPr>
            <w:ins w:id="1266" w:author="Kahn, Jason D. (Fed)" w:date="2024-02-05T15:22:00Z">
              <w: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39EC031" w14:textId="3E25BB88" w:rsidR="002E2950" w:rsidRDefault="002E2950" w:rsidP="00D02712">
            <w:pPr>
              <w:pStyle w:val="TAL"/>
              <w:rPr>
                <w:ins w:id="1267" w:author="Kahn, Jason D. (Fed)" w:date="2024-02-05T15:22:00Z"/>
              </w:rPr>
            </w:pPr>
            <w:ins w:id="1268" w:author="Kahn, Jason D. (Fed)" w:date="2024-02-05T15:22:00Z">
              <w:r>
                <w:t xml:space="preserve">Location-info as described in Table </w:t>
              </w:r>
            </w:ins>
            <w:ins w:id="1269" w:author="Kahn, Jason D. (Fed)" w:date="2024-02-06T13:53:00Z">
              <w:r w:rsidR="008A35A6">
                <w:t>6.9.1</w:t>
              </w:r>
            </w:ins>
            <w:ins w:id="1270" w:author="Kahn, Jason D. (Fed)" w:date="2024-02-05T15:22:00Z">
              <w:r>
                <w:t>.3.3-13</w:t>
              </w:r>
            </w:ins>
          </w:p>
        </w:tc>
        <w:tc>
          <w:tcPr>
            <w:tcW w:w="2126" w:type="dxa"/>
            <w:tcBorders>
              <w:top w:val="single" w:sz="4" w:space="0" w:color="auto"/>
              <w:left w:val="single" w:sz="4" w:space="0" w:color="auto"/>
              <w:bottom w:val="single" w:sz="4" w:space="0" w:color="auto"/>
              <w:right w:val="single" w:sz="4" w:space="0" w:color="auto"/>
            </w:tcBorders>
          </w:tcPr>
          <w:p w14:paraId="4C3FCB5A" w14:textId="77777777" w:rsidR="002E2950" w:rsidRDefault="002E2950" w:rsidP="00D02712">
            <w:pPr>
              <w:pStyle w:val="TAL"/>
              <w:rPr>
                <w:ins w:id="1271"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46691456" w14:textId="77777777" w:rsidR="002E2950" w:rsidRDefault="002E2950" w:rsidP="00D02712">
            <w:pPr>
              <w:pStyle w:val="TAL"/>
              <w:rPr>
                <w:ins w:id="1272"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483DFC83" w14:textId="77777777" w:rsidR="002E2950" w:rsidRDefault="002E2950" w:rsidP="00D02712">
            <w:pPr>
              <w:pStyle w:val="TAL"/>
              <w:rPr>
                <w:ins w:id="1273" w:author="Kahn, Jason D. (Fed)" w:date="2024-02-05T15:22:00Z"/>
              </w:rPr>
            </w:pPr>
          </w:p>
        </w:tc>
      </w:tr>
    </w:tbl>
    <w:p w14:paraId="4633AC08" w14:textId="77777777" w:rsidR="002E2950" w:rsidRDefault="002E2950" w:rsidP="002E2950">
      <w:pPr>
        <w:rPr>
          <w:ins w:id="1274" w:author="Kahn, Jason D. (Fed)" w:date="2024-02-05T15:22:00Z"/>
        </w:rPr>
      </w:pPr>
    </w:p>
    <w:p w14:paraId="475B8CA4" w14:textId="47E49560" w:rsidR="002E2950" w:rsidRDefault="002E2950" w:rsidP="002E2950">
      <w:pPr>
        <w:pStyle w:val="TH"/>
        <w:rPr>
          <w:ins w:id="1275" w:author="Kahn, Jason D. (Fed)" w:date="2024-02-05T15:22:00Z"/>
        </w:rPr>
      </w:pPr>
      <w:ins w:id="1276" w:author="Kahn, Jason D. (Fed)" w:date="2024-02-05T15:22:00Z">
        <w:r>
          <w:t xml:space="preserve">Table </w:t>
        </w:r>
      </w:ins>
      <w:ins w:id="1277" w:author="Kahn, Jason D. (Fed)" w:date="2024-02-06T13:53:00Z">
        <w:r w:rsidR="008A35A6">
          <w:t>6.9.1</w:t>
        </w:r>
      </w:ins>
      <w:ins w:id="1278" w:author="Kahn, Jason D. (Fed)" w:date="2024-02-05T15:22:00Z">
        <w:r>
          <w:t xml:space="preserve">.3.3-13: Location-Info in SIP MESSAGE (Table </w:t>
        </w:r>
      </w:ins>
      <w:ins w:id="1279" w:author="Kahn, Jason D. (Fed)" w:date="2024-02-06T13:53:00Z">
        <w:r w:rsidR="008A35A6">
          <w:t>6.9.1</w:t>
        </w:r>
      </w:ins>
      <w:ins w:id="1280" w:author="Kahn, Jason D. (Fed)" w:date="2024-02-05T15:22:00Z">
        <w:r>
          <w:t>.3.3-12)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E2950" w14:paraId="18767028" w14:textId="77777777" w:rsidTr="00D02712">
        <w:trPr>
          <w:ins w:id="1281" w:author="Kahn, Jason D. (Fed)" w:date="2024-02-05T15:22:00Z"/>
        </w:trPr>
        <w:tc>
          <w:tcPr>
            <w:tcW w:w="9639" w:type="dxa"/>
            <w:gridSpan w:val="5"/>
            <w:tcBorders>
              <w:top w:val="single" w:sz="4" w:space="0" w:color="auto"/>
              <w:left w:val="single" w:sz="4" w:space="0" w:color="auto"/>
              <w:bottom w:val="single" w:sz="4" w:space="0" w:color="auto"/>
              <w:right w:val="single" w:sz="4" w:space="0" w:color="auto"/>
            </w:tcBorders>
            <w:hideMark/>
          </w:tcPr>
          <w:p w14:paraId="1E2F5256" w14:textId="77777777" w:rsidR="002E2950" w:rsidRDefault="002E2950" w:rsidP="00D02712">
            <w:pPr>
              <w:pStyle w:val="TAL"/>
              <w:rPr>
                <w:ins w:id="1282" w:author="Kahn, Jason D. (Fed)" w:date="2024-02-05T15:22:00Z"/>
                <w:szCs w:val="18"/>
              </w:rPr>
            </w:pPr>
            <w:ins w:id="1283" w:author="Kahn, Jason D. (Fed)" w:date="2024-02-05T15:22:00Z">
              <w:r>
                <w:t>Derivation Path: TS 36.579-1 [2], Table 5.5.3.4.3-2</w:t>
              </w:r>
            </w:ins>
          </w:p>
        </w:tc>
      </w:tr>
      <w:tr w:rsidR="002E2950" w14:paraId="04CF6DD1" w14:textId="77777777" w:rsidTr="00D02712">
        <w:trPr>
          <w:ins w:id="1284" w:author="Kahn, Jason D. (Fed)" w:date="2024-02-05T15:22:00Z"/>
        </w:trPr>
        <w:tc>
          <w:tcPr>
            <w:tcW w:w="2835" w:type="dxa"/>
            <w:tcBorders>
              <w:top w:val="single" w:sz="4" w:space="0" w:color="auto"/>
              <w:left w:val="single" w:sz="4" w:space="0" w:color="auto"/>
              <w:bottom w:val="single" w:sz="4" w:space="0" w:color="auto"/>
              <w:right w:val="single" w:sz="4" w:space="0" w:color="auto"/>
            </w:tcBorders>
            <w:hideMark/>
          </w:tcPr>
          <w:p w14:paraId="12B969E1" w14:textId="77777777" w:rsidR="002E2950" w:rsidRDefault="002E2950" w:rsidP="00D02712">
            <w:pPr>
              <w:pStyle w:val="TAH"/>
              <w:rPr>
                <w:ins w:id="1285" w:author="Kahn, Jason D. (Fed)" w:date="2024-02-05T15:22:00Z"/>
              </w:rPr>
            </w:pPr>
            <w:ins w:id="1286" w:author="Kahn, Jason D. (Fed)" w:date="2024-02-05T15:2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E1F8AD1" w14:textId="77777777" w:rsidR="002E2950" w:rsidRDefault="002E2950" w:rsidP="00D02712">
            <w:pPr>
              <w:pStyle w:val="TAH"/>
              <w:rPr>
                <w:ins w:id="1287" w:author="Kahn, Jason D. (Fed)" w:date="2024-02-05T15:22:00Z"/>
              </w:rPr>
            </w:pPr>
            <w:ins w:id="1288" w:author="Kahn, Jason D. (Fed)" w:date="2024-02-05T15:2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B1D68F7" w14:textId="77777777" w:rsidR="002E2950" w:rsidRDefault="002E2950" w:rsidP="00D02712">
            <w:pPr>
              <w:pStyle w:val="TAH"/>
              <w:rPr>
                <w:ins w:id="1289" w:author="Kahn, Jason D. (Fed)" w:date="2024-02-05T15:22:00Z"/>
              </w:rPr>
            </w:pPr>
            <w:ins w:id="1290" w:author="Kahn, Jason D. (Fed)" w:date="2024-02-05T15:2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42509B14" w14:textId="77777777" w:rsidR="002E2950" w:rsidRDefault="002E2950" w:rsidP="00D02712">
            <w:pPr>
              <w:pStyle w:val="TAH"/>
              <w:rPr>
                <w:ins w:id="1291" w:author="Kahn, Jason D. (Fed)" w:date="2024-02-05T15:22:00Z"/>
              </w:rPr>
            </w:pPr>
            <w:ins w:id="1292" w:author="Kahn, Jason D. (Fed)" w:date="2024-02-05T15:2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295A35D1" w14:textId="77777777" w:rsidR="002E2950" w:rsidRDefault="002E2950" w:rsidP="00D02712">
            <w:pPr>
              <w:pStyle w:val="TAH"/>
              <w:rPr>
                <w:ins w:id="1293" w:author="Kahn, Jason D. (Fed)" w:date="2024-02-05T15:22:00Z"/>
              </w:rPr>
            </w:pPr>
            <w:ins w:id="1294" w:author="Kahn, Jason D. (Fed)" w:date="2024-02-05T15:22:00Z">
              <w:r>
                <w:t>Condition</w:t>
              </w:r>
            </w:ins>
          </w:p>
        </w:tc>
      </w:tr>
      <w:tr w:rsidR="002E2950" w14:paraId="196D496C" w14:textId="77777777" w:rsidTr="00D02712">
        <w:trPr>
          <w:ins w:id="1295"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24B4AB11" w14:textId="77777777" w:rsidR="002E2950" w:rsidRDefault="002E2950" w:rsidP="00D02712">
            <w:pPr>
              <w:pStyle w:val="TAL"/>
              <w:rPr>
                <w:ins w:id="1296" w:author="Kahn, Jason D. (Fed)" w:date="2024-02-05T15:22:00Z"/>
                <w:bCs/>
              </w:rPr>
            </w:pPr>
            <w:ins w:id="1297" w:author="Kahn, Jason D. (Fed)" w:date="2024-02-05T15:22:00Z">
              <w:r>
                <w:t>location-info</w:t>
              </w:r>
            </w:ins>
          </w:p>
        </w:tc>
        <w:tc>
          <w:tcPr>
            <w:tcW w:w="2126" w:type="dxa"/>
            <w:tcBorders>
              <w:top w:val="single" w:sz="4" w:space="0" w:color="auto"/>
              <w:left w:val="single" w:sz="4" w:space="0" w:color="auto"/>
              <w:bottom w:val="single" w:sz="4" w:space="0" w:color="auto"/>
              <w:right w:val="single" w:sz="4" w:space="0" w:color="auto"/>
            </w:tcBorders>
          </w:tcPr>
          <w:p w14:paraId="4213713C" w14:textId="77777777" w:rsidR="002E2950" w:rsidRDefault="002E2950" w:rsidP="00D02712">
            <w:pPr>
              <w:pStyle w:val="TAL"/>
              <w:rPr>
                <w:ins w:id="1298" w:author="Kahn, Jason D. (Fed)" w:date="2024-02-05T15:22:00Z"/>
              </w:rPr>
            </w:pPr>
          </w:p>
        </w:tc>
        <w:tc>
          <w:tcPr>
            <w:tcW w:w="2126" w:type="dxa"/>
            <w:tcBorders>
              <w:top w:val="single" w:sz="4" w:space="0" w:color="auto"/>
              <w:left w:val="single" w:sz="4" w:space="0" w:color="auto"/>
              <w:bottom w:val="single" w:sz="4" w:space="0" w:color="auto"/>
              <w:right w:val="single" w:sz="4" w:space="0" w:color="auto"/>
            </w:tcBorders>
          </w:tcPr>
          <w:p w14:paraId="7EEBDE43" w14:textId="77777777" w:rsidR="002E2950" w:rsidRDefault="002E2950" w:rsidP="00D02712">
            <w:pPr>
              <w:pStyle w:val="TAL"/>
              <w:rPr>
                <w:ins w:id="1299"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39BABDE1" w14:textId="77777777" w:rsidR="002E2950" w:rsidRDefault="002E2950" w:rsidP="00D02712">
            <w:pPr>
              <w:pStyle w:val="TAL"/>
              <w:rPr>
                <w:ins w:id="1300"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tcPr>
          <w:p w14:paraId="4C133F39" w14:textId="77777777" w:rsidR="002E2950" w:rsidRDefault="002E2950" w:rsidP="00D02712">
            <w:pPr>
              <w:pStyle w:val="TAL"/>
              <w:rPr>
                <w:ins w:id="1301" w:author="Kahn, Jason D. (Fed)" w:date="2024-02-05T15:22:00Z"/>
              </w:rPr>
            </w:pPr>
          </w:p>
        </w:tc>
      </w:tr>
      <w:tr w:rsidR="002E2950" w14:paraId="326388C8" w14:textId="77777777" w:rsidTr="00D02712">
        <w:trPr>
          <w:ins w:id="1302"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10A6744D" w14:textId="77777777" w:rsidR="002E2950" w:rsidRDefault="002E2950" w:rsidP="00D02712">
            <w:pPr>
              <w:pStyle w:val="TAL"/>
              <w:rPr>
                <w:ins w:id="1303" w:author="Kahn, Jason D. (Fed)" w:date="2024-02-05T15:22:00Z"/>
                <w:bCs/>
              </w:rPr>
            </w:pPr>
            <w:ins w:id="1304" w:author="Kahn, Jason D. (Fed)" w:date="2024-02-05T15:22:00Z">
              <w:r>
                <w:t xml:space="preserve">  Request</w:t>
              </w:r>
            </w:ins>
          </w:p>
        </w:tc>
        <w:tc>
          <w:tcPr>
            <w:tcW w:w="2126" w:type="dxa"/>
            <w:tcBorders>
              <w:top w:val="single" w:sz="4" w:space="0" w:color="auto"/>
              <w:left w:val="single" w:sz="4" w:space="0" w:color="auto"/>
              <w:bottom w:val="single" w:sz="4" w:space="0" w:color="auto"/>
              <w:right w:val="single" w:sz="4" w:space="0" w:color="auto"/>
            </w:tcBorders>
          </w:tcPr>
          <w:p w14:paraId="5CC86D10" w14:textId="77777777" w:rsidR="002E2950" w:rsidRDefault="002E2950" w:rsidP="00D02712">
            <w:pPr>
              <w:pStyle w:val="TAL"/>
              <w:rPr>
                <w:ins w:id="1305" w:author="Kahn, Jason D. (Fed)" w:date="2024-02-05T15:22:00Z"/>
              </w:rPr>
            </w:pPr>
          </w:p>
        </w:tc>
        <w:tc>
          <w:tcPr>
            <w:tcW w:w="2126" w:type="dxa"/>
            <w:tcBorders>
              <w:top w:val="single" w:sz="4" w:space="0" w:color="auto"/>
              <w:left w:val="single" w:sz="4" w:space="0" w:color="auto"/>
              <w:bottom w:val="single" w:sz="4" w:space="0" w:color="auto"/>
              <w:right w:val="single" w:sz="4" w:space="0" w:color="auto"/>
            </w:tcBorders>
          </w:tcPr>
          <w:p w14:paraId="100CD668" w14:textId="77777777" w:rsidR="002E2950" w:rsidRDefault="002E2950" w:rsidP="00D02712">
            <w:pPr>
              <w:pStyle w:val="TAL"/>
              <w:rPr>
                <w:ins w:id="1306"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578A1438" w14:textId="77777777" w:rsidR="002E2950" w:rsidRDefault="002E2950" w:rsidP="00D02712">
            <w:pPr>
              <w:pStyle w:val="TAL"/>
              <w:rPr>
                <w:ins w:id="1307"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tcPr>
          <w:p w14:paraId="67368A46" w14:textId="77777777" w:rsidR="002E2950" w:rsidRDefault="002E2950" w:rsidP="00D02712">
            <w:pPr>
              <w:pStyle w:val="TAL"/>
              <w:rPr>
                <w:ins w:id="1308" w:author="Kahn, Jason D. (Fed)" w:date="2024-02-05T15:22:00Z"/>
              </w:rPr>
            </w:pPr>
          </w:p>
        </w:tc>
      </w:tr>
      <w:tr w:rsidR="002E2950" w14:paraId="6CB24FF4" w14:textId="77777777" w:rsidTr="00D02712">
        <w:trPr>
          <w:ins w:id="1309"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2F8322F8" w14:textId="77777777" w:rsidR="002E2950" w:rsidRDefault="002E2950" w:rsidP="00D02712">
            <w:pPr>
              <w:pStyle w:val="TAL"/>
              <w:rPr>
                <w:ins w:id="1310" w:author="Kahn, Jason D. (Fed)" w:date="2024-02-05T15:22:00Z"/>
                <w:bCs/>
              </w:rPr>
            </w:pPr>
            <w:ins w:id="1311" w:author="Kahn, Jason D. (Fed)" w:date="2024-02-05T15:22:00Z">
              <w:r>
                <w:t xml:space="preserve">    </w:t>
              </w:r>
              <w:proofErr w:type="spellStart"/>
              <w:r>
                <w:t>RequestID</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4E1546A" w14:textId="77777777" w:rsidR="002E2950" w:rsidRDefault="002E2950" w:rsidP="00D02712">
            <w:pPr>
              <w:pStyle w:val="TAL"/>
              <w:rPr>
                <w:ins w:id="1312" w:author="Kahn, Jason D. (Fed)" w:date="2024-02-05T15:22:00Z"/>
                <w:bCs/>
              </w:rPr>
            </w:pPr>
            <w:ins w:id="1313" w:author="Kahn, Jason D. (Fed)" w:date="2024-02-05T15:22:00Z">
              <w:r>
                <w:t>"2"</w:t>
              </w:r>
            </w:ins>
          </w:p>
        </w:tc>
        <w:tc>
          <w:tcPr>
            <w:tcW w:w="2126" w:type="dxa"/>
            <w:tcBorders>
              <w:top w:val="single" w:sz="4" w:space="0" w:color="auto"/>
              <w:left w:val="single" w:sz="4" w:space="0" w:color="auto"/>
              <w:bottom w:val="single" w:sz="4" w:space="0" w:color="auto"/>
              <w:right w:val="single" w:sz="4" w:space="0" w:color="auto"/>
            </w:tcBorders>
            <w:hideMark/>
          </w:tcPr>
          <w:p w14:paraId="63705BEB" w14:textId="77777777" w:rsidR="002E2950" w:rsidRDefault="002E2950" w:rsidP="00D02712">
            <w:pPr>
              <w:pStyle w:val="TAL"/>
              <w:rPr>
                <w:ins w:id="1314" w:author="Kahn, Jason D. (Fed)" w:date="2024-02-05T15:22:00Z"/>
              </w:rPr>
            </w:pPr>
            <w:ins w:id="1315" w:author="Kahn, Jason D. (Fed)" w:date="2024-02-05T15:22:00Z">
              <w:r>
                <w:t xml:space="preserve">The </w:t>
              </w:r>
              <w:proofErr w:type="spellStart"/>
              <w:r>
                <w:t>RequestID</w:t>
              </w:r>
              <w:proofErr w:type="spellEnd"/>
              <w:r>
                <w:t xml:space="preserve"> that the MCVideo client shall reference in the Report</w:t>
              </w:r>
            </w:ins>
          </w:p>
        </w:tc>
        <w:tc>
          <w:tcPr>
            <w:tcW w:w="1418" w:type="dxa"/>
            <w:tcBorders>
              <w:top w:val="single" w:sz="4" w:space="0" w:color="auto"/>
              <w:left w:val="single" w:sz="4" w:space="0" w:color="auto"/>
              <w:bottom w:val="single" w:sz="4" w:space="0" w:color="auto"/>
              <w:right w:val="single" w:sz="4" w:space="0" w:color="auto"/>
            </w:tcBorders>
          </w:tcPr>
          <w:p w14:paraId="68833869" w14:textId="77777777" w:rsidR="002E2950" w:rsidRDefault="002E2950" w:rsidP="00D02712">
            <w:pPr>
              <w:pStyle w:val="TAL"/>
              <w:rPr>
                <w:ins w:id="1316"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tcPr>
          <w:p w14:paraId="0D17FF85" w14:textId="77777777" w:rsidR="002E2950" w:rsidRDefault="002E2950" w:rsidP="00D02712">
            <w:pPr>
              <w:pStyle w:val="TAL"/>
              <w:rPr>
                <w:ins w:id="1317" w:author="Kahn, Jason D. (Fed)" w:date="2024-02-05T15:22:00Z"/>
              </w:rPr>
            </w:pPr>
          </w:p>
        </w:tc>
      </w:tr>
    </w:tbl>
    <w:p w14:paraId="0FB23E27" w14:textId="77777777" w:rsidR="002E2950" w:rsidRDefault="002E2950" w:rsidP="002E2950">
      <w:pPr>
        <w:rPr>
          <w:ins w:id="1318" w:author="Kahn, Jason D. (Fed)" w:date="2024-02-05T15:22:00Z"/>
        </w:rPr>
      </w:pPr>
    </w:p>
    <w:p w14:paraId="4407110B" w14:textId="18DAA144" w:rsidR="002E2950" w:rsidRDefault="002E2950" w:rsidP="002E2950">
      <w:pPr>
        <w:pStyle w:val="TH"/>
        <w:rPr>
          <w:ins w:id="1319" w:author="Kahn, Jason D. (Fed)" w:date="2024-02-05T15:22:00Z"/>
        </w:rPr>
      </w:pPr>
      <w:ins w:id="1320" w:author="Kahn, Jason D. (Fed)" w:date="2024-02-05T15:22:00Z">
        <w:r>
          <w:t xml:space="preserve">Table </w:t>
        </w:r>
      </w:ins>
      <w:ins w:id="1321" w:author="Kahn, Jason D. (Fed)" w:date="2024-02-06T13:53:00Z">
        <w:r w:rsidR="008A35A6">
          <w:t>6.9.1</w:t>
        </w:r>
      </w:ins>
      <w:ins w:id="1322" w:author="Kahn, Jason D. (Fed)" w:date="2024-02-05T15:22:00Z">
        <w:r>
          <w:t xml:space="preserve">.3.3-14: SIP MESSAGE from the UE (Step 22, Table </w:t>
        </w:r>
      </w:ins>
      <w:ins w:id="1323" w:author="Kahn, Jason D. (Fed)" w:date="2024-02-06T13:53:00Z">
        <w:r w:rsidR="008A35A6">
          <w:t>6.9.1</w:t>
        </w:r>
      </w:ins>
      <w:ins w:id="1324" w:author="Kahn, Jason D. (Fed)" w:date="2024-02-05T15:22:00Z">
        <w:r>
          <w:t>.3.2-1;</w:t>
        </w:r>
        <w:r>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E2950" w14:paraId="684FE94C" w14:textId="77777777" w:rsidTr="00D02712">
        <w:trPr>
          <w:ins w:id="1325" w:author="Kahn, Jason D. (Fed)" w:date="2024-02-05T15:22:00Z"/>
        </w:trPr>
        <w:tc>
          <w:tcPr>
            <w:tcW w:w="9645" w:type="dxa"/>
            <w:gridSpan w:val="5"/>
            <w:tcBorders>
              <w:top w:val="single" w:sz="4" w:space="0" w:color="auto"/>
              <w:left w:val="single" w:sz="4" w:space="0" w:color="auto"/>
              <w:bottom w:val="single" w:sz="4" w:space="0" w:color="auto"/>
              <w:right w:val="single" w:sz="4" w:space="0" w:color="auto"/>
            </w:tcBorders>
            <w:hideMark/>
          </w:tcPr>
          <w:p w14:paraId="5E25B9A5" w14:textId="77777777" w:rsidR="002E2950" w:rsidRDefault="002E2950" w:rsidP="00D02712">
            <w:pPr>
              <w:pStyle w:val="TAL"/>
              <w:rPr>
                <w:ins w:id="1326" w:author="Kahn, Jason D. (Fed)" w:date="2024-02-05T15:22:00Z"/>
                <w:szCs w:val="18"/>
              </w:rPr>
            </w:pPr>
            <w:ins w:id="1327" w:author="Kahn, Jason D. (Fed)" w:date="2024-02-05T15:22:00Z">
              <w:r>
                <w:t>Derivation Path: TS 36.579-1 [2], Table 5.5.2.7.1-1, condition LOCATION_REPORT</w:t>
              </w:r>
            </w:ins>
          </w:p>
        </w:tc>
      </w:tr>
      <w:tr w:rsidR="002E2950" w14:paraId="07D5E6D1" w14:textId="77777777" w:rsidTr="00D02712">
        <w:trPr>
          <w:ins w:id="1328" w:author="Kahn, Jason D. (Fed)" w:date="2024-02-05T15:22:00Z"/>
        </w:trPr>
        <w:tc>
          <w:tcPr>
            <w:tcW w:w="2837" w:type="dxa"/>
            <w:tcBorders>
              <w:top w:val="single" w:sz="4" w:space="0" w:color="auto"/>
              <w:left w:val="single" w:sz="4" w:space="0" w:color="auto"/>
              <w:bottom w:val="single" w:sz="4" w:space="0" w:color="auto"/>
              <w:right w:val="single" w:sz="4" w:space="0" w:color="auto"/>
            </w:tcBorders>
            <w:hideMark/>
          </w:tcPr>
          <w:p w14:paraId="5CB5FA33" w14:textId="77777777" w:rsidR="002E2950" w:rsidRDefault="002E2950" w:rsidP="00D02712">
            <w:pPr>
              <w:pStyle w:val="TAH"/>
              <w:rPr>
                <w:ins w:id="1329" w:author="Kahn, Jason D. (Fed)" w:date="2024-02-05T15:22:00Z"/>
              </w:rPr>
            </w:pPr>
            <w:ins w:id="1330" w:author="Kahn, Jason D. (Fed)" w:date="2024-02-05T15:22: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C4C5E74" w14:textId="77777777" w:rsidR="002E2950" w:rsidRDefault="002E2950" w:rsidP="00D02712">
            <w:pPr>
              <w:pStyle w:val="TAH"/>
              <w:rPr>
                <w:ins w:id="1331" w:author="Kahn, Jason D. (Fed)" w:date="2024-02-05T15:22:00Z"/>
              </w:rPr>
            </w:pPr>
            <w:ins w:id="1332" w:author="Kahn, Jason D. (Fed)" w:date="2024-02-05T15:22: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8D05F82" w14:textId="77777777" w:rsidR="002E2950" w:rsidRDefault="002E2950" w:rsidP="00D02712">
            <w:pPr>
              <w:pStyle w:val="TAH"/>
              <w:rPr>
                <w:ins w:id="1333" w:author="Kahn, Jason D. (Fed)" w:date="2024-02-05T15:22:00Z"/>
              </w:rPr>
            </w:pPr>
            <w:ins w:id="1334" w:author="Kahn, Jason D. (Fed)" w:date="2024-02-05T15:22: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5CECD01F" w14:textId="77777777" w:rsidR="002E2950" w:rsidRDefault="002E2950" w:rsidP="00D02712">
            <w:pPr>
              <w:pStyle w:val="TAH"/>
              <w:rPr>
                <w:ins w:id="1335" w:author="Kahn, Jason D. (Fed)" w:date="2024-02-05T15:22:00Z"/>
              </w:rPr>
            </w:pPr>
            <w:ins w:id="1336" w:author="Kahn, Jason D. (Fed)" w:date="2024-02-05T15:22: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03F9238F" w14:textId="77777777" w:rsidR="002E2950" w:rsidRDefault="002E2950" w:rsidP="00D02712">
            <w:pPr>
              <w:pStyle w:val="TAH"/>
              <w:rPr>
                <w:ins w:id="1337" w:author="Kahn, Jason D. (Fed)" w:date="2024-02-05T15:22:00Z"/>
              </w:rPr>
            </w:pPr>
            <w:ins w:id="1338" w:author="Kahn, Jason D. (Fed)" w:date="2024-02-05T15:22:00Z">
              <w:r>
                <w:t>Condition</w:t>
              </w:r>
            </w:ins>
          </w:p>
        </w:tc>
      </w:tr>
      <w:tr w:rsidR="002E2950" w14:paraId="4BBED88C" w14:textId="77777777" w:rsidTr="00D02712">
        <w:trPr>
          <w:ins w:id="1339"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34048671" w14:textId="77777777" w:rsidR="002E2950" w:rsidRPr="00303ED7" w:rsidRDefault="002E2950" w:rsidP="00D02712">
            <w:pPr>
              <w:pStyle w:val="TAL"/>
              <w:rPr>
                <w:ins w:id="1340" w:author="Kahn, Jason D. (Fed)" w:date="2024-02-05T15:22:00Z"/>
                <w:b/>
              </w:rPr>
            </w:pPr>
            <w:ins w:id="1341" w:author="Kahn, Jason D. (Fed)" w:date="2024-02-05T15:22: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2CA65E77" w14:textId="77777777" w:rsidR="002E2950" w:rsidRDefault="002E2950" w:rsidP="00D02712">
            <w:pPr>
              <w:pStyle w:val="TAL"/>
              <w:rPr>
                <w:ins w:id="1342" w:author="Kahn, Jason D. (Fed)" w:date="2024-02-05T15:22:00Z"/>
              </w:rPr>
            </w:pPr>
          </w:p>
        </w:tc>
        <w:tc>
          <w:tcPr>
            <w:tcW w:w="2127" w:type="dxa"/>
            <w:tcBorders>
              <w:top w:val="single" w:sz="4" w:space="0" w:color="auto"/>
              <w:left w:val="single" w:sz="4" w:space="0" w:color="auto"/>
              <w:bottom w:val="single" w:sz="4" w:space="0" w:color="auto"/>
              <w:right w:val="single" w:sz="4" w:space="0" w:color="auto"/>
            </w:tcBorders>
          </w:tcPr>
          <w:p w14:paraId="0582C4AA" w14:textId="77777777" w:rsidR="002E2950" w:rsidRDefault="002E2950" w:rsidP="00D02712">
            <w:pPr>
              <w:pStyle w:val="TAL"/>
              <w:rPr>
                <w:ins w:id="1343"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04BF618A" w14:textId="77777777" w:rsidR="002E2950" w:rsidRDefault="002E2950" w:rsidP="00D02712">
            <w:pPr>
              <w:pStyle w:val="TAL"/>
              <w:rPr>
                <w:ins w:id="1344"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3D0D8BF4" w14:textId="77777777" w:rsidR="002E2950" w:rsidRDefault="002E2950" w:rsidP="00D02712">
            <w:pPr>
              <w:pStyle w:val="TAL"/>
              <w:rPr>
                <w:ins w:id="1345" w:author="Kahn, Jason D. (Fed)" w:date="2024-02-05T15:22:00Z"/>
              </w:rPr>
            </w:pPr>
          </w:p>
        </w:tc>
      </w:tr>
      <w:tr w:rsidR="002E2950" w14:paraId="5CC53EC4" w14:textId="77777777" w:rsidTr="00D02712">
        <w:trPr>
          <w:ins w:id="1346"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73864295" w14:textId="77777777" w:rsidR="002E2950" w:rsidRDefault="002E2950" w:rsidP="00D02712">
            <w:pPr>
              <w:pStyle w:val="TAL"/>
              <w:rPr>
                <w:ins w:id="1347" w:author="Kahn, Jason D. (Fed)" w:date="2024-02-05T15:22:00Z"/>
                <w:b/>
                <w:bCs/>
              </w:rPr>
            </w:pPr>
            <w:ins w:id="1348" w:author="Kahn, Jason D. (Fed)" w:date="2024-02-05T15:2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hideMark/>
          </w:tcPr>
          <w:p w14:paraId="00B5322A" w14:textId="77777777" w:rsidR="002E2950" w:rsidRDefault="002E2950" w:rsidP="00D02712">
            <w:pPr>
              <w:pStyle w:val="TAL"/>
              <w:rPr>
                <w:ins w:id="1349" w:author="Kahn, Jason D. (Fed)" w:date="2024-02-05T15:22:00Z"/>
              </w:rPr>
            </w:pPr>
            <w:ins w:id="1350" w:author="Kahn, Jason D. (Fed)" w:date="2024-02-05T15:22: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42521541" w14:textId="77777777" w:rsidR="002E2950" w:rsidRPr="00303ED7" w:rsidRDefault="002E2950" w:rsidP="00D02712">
            <w:pPr>
              <w:pStyle w:val="TAL"/>
              <w:rPr>
                <w:ins w:id="1351" w:author="Kahn, Jason D. (Fed)" w:date="2024-02-05T15:22:00Z"/>
                <w:b/>
              </w:rPr>
            </w:pPr>
            <w:ins w:id="1352" w:author="Kahn, Jason D. (Fed)" w:date="2024-02-05T15:22:00Z">
              <w:r>
                <w:rPr>
                  <w:b/>
                </w:rPr>
                <w:t>MCVideo</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62062798" w14:textId="77777777" w:rsidR="002E2950" w:rsidRDefault="002E2950" w:rsidP="00D02712">
            <w:pPr>
              <w:pStyle w:val="TAL"/>
              <w:rPr>
                <w:ins w:id="1353"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2129D461" w14:textId="77777777" w:rsidR="002E2950" w:rsidRDefault="002E2950" w:rsidP="00D02712">
            <w:pPr>
              <w:pStyle w:val="TAL"/>
              <w:rPr>
                <w:ins w:id="1354" w:author="Kahn, Jason D. (Fed)" w:date="2024-02-05T15:22:00Z"/>
              </w:rPr>
            </w:pPr>
          </w:p>
        </w:tc>
      </w:tr>
      <w:tr w:rsidR="002E2950" w14:paraId="4F2F59E2" w14:textId="77777777" w:rsidTr="00D02712">
        <w:trPr>
          <w:ins w:id="1355"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1605C185" w14:textId="77777777" w:rsidR="002E2950" w:rsidRDefault="002E2950" w:rsidP="00D02712">
            <w:pPr>
              <w:pStyle w:val="TAL"/>
              <w:rPr>
                <w:ins w:id="1356" w:author="Kahn, Jason D. (Fed)" w:date="2024-02-05T15:22:00Z"/>
                <w:b/>
                <w:bCs/>
              </w:rPr>
            </w:pPr>
            <w:ins w:id="1357" w:author="Kahn, Jason D. (Fed)" w:date="2024-02-05T15:2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75DDB666" w14:textId="77777777" w:rsidR="002E2950" w:rsidRDefault="002E2950" w:rsidP="00D02712">
            <w:pPr>
              <w:pStyle w:val="TAL"/>
              <w:rPr>
                <w:ins w:id="1358" w:author="Kahn, Jason D. (Fed)" w:date="2024-02-05T15:22:00Z"/>
              </w:rPr>
            </w:pPr>
          </w:p>
        </w:tc>
        <w:tc>
          <w:tcPr>
            <w:tcW w:w="2127" w:type="dxa"/>
            <w:tcBorders>
              <w:top w:val="single" w:sz="4" w:space="0" w:color="auto"/>
              <w:left w:val="single" w:sz="4" w:space="0" w:color="auto"/>
              <w:bottom w:val="single" w:sz="4" w:space="0" w:color="auto"/>
              <w:right w:val="single" w:sz="4" w:space="0" w:color="auto"/>
            </w:tcBorders>
            <w:hideMark/>
          </w:tcPr>
          <w:p w14:paraId="55AB51E7" w14:textId="77777777" w:rsidR="002E2950" w:rsidRPr="00303ED7" w:rsidRDefault="002E2950" w:rsidP="00D02712">
            <w:pPr>
              <w:pStyle w:val="TAL"/>
              <w:rPr>
                <w:ins w:id="1359" w:author="Kahn, Jason D. (Fed)" w:date="2024-02-05T15:22:00Z"/>
                <w:b/>
              </w:rPr>
            </w:pPr>
            <w:ins w:id="1360" w:author="Kahn, Jason D. (Fed)" w:date="2024-02-05T15:22: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2871E5A8" w14:textId="77777777" w:rsidR="002E2950" w:rsidRDefault="002E2950" w:rsidP="00D02712">
            <w:pPr>
              <w:pStyle w:val="TAL"/>
              <w:rPr>
                <w:ins w:id="1361" w:author="Kahn, Jason D. (Fed)" w:date="2024-02-05T15:22:00Z"/>
              </w:rPr>
            </w:pPr>
            <w:ins w:id="1362" w:author="Kahn, Jason D. (Fed)" w:date="2024-02-05T15:22:00Z">
              <w:r>
                <w:t>TS 24.281 [26] clause F.3</w:t>
              </w:r>
            </w:ins>
          </w:p>
        </w:tc>
        <w:tc>
          <w:tcPr>
            <w:tcW w:w="1135" w:type="dxa"/>
            <w:tcBorders>
              <w:top w:val="single" w:sz="4" w:space="0" w:color="auto"/>
              <w:left w:val="single" w:sz="4" w:space="0" w:color="auto"/>
              <w:bottom w:val="single" w:sz="4" w:space="0" w:color="auto"/>
              <w:right w:val="single" w:sz="4" w:space="0" w:color="auto"/>
            </w:tcBorders>
            <w:vAlign w:val="bottom"/>
          </w:tcPr>
          <w:p w14:paraId="34843699" w14:textId="77777777" w:rsidR="002E2950" w:rsidRDefault="002E2950" w:rsidP="00D02712">
            <w:pPr>
              <w:pStyle w:val="TAL"/>
              <w:rPr>
                <w:ins w:id="1363" w:author="Kahn, Jason D. (Fed)" w:date="2024-02-05T15:22:00Z"/>
              </w:rPr>
            </w:pPr>
          </w:p>
        </w:tc>
      </w:tr>
      <w:tr w:rsidR="002E2950" w14:paraId="7D08EBC9" w14:textId="77777777" w:rsidTr="00D02712">
        <w:trPr>
          <w:ins w:id="1364" w:author="Kahn, Jason D. (Fed)" w:date="2024-02-05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669805D2" w14:textId="77777777" w:rsidR="002E2950" w:rsidRDefault="002E2950" w:rsidP="00D02712">
            <w:pPr>
              <w:pStyle w:val="TAL"/>
              <w:rPr>
                <w:ins w:id="1365" w:author="Kahn, Jason D. (Fed)" w:date="2024-02-05T15:22:00Z"/>
              </w:rPr>
            </w:pPr>
            <w:ins w:id="1366" w:author="Kahn, Jason D. (Fed)" w:date="2024-02-05T15:22: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1243782" w14:textId="63CA92FE" w:rsidR="002E2950" w:rsidRDefault="002E2950" w:rsidP="00D02712">
            <w:pPr>
              <w:pStyle w:val="TAL"/>
              <w:rPr>
                <w:ins w:id="1367" w:author="Kahn, Jason D. (Fed)" w:date="2024-02-05T15:22:00Z"/>
              </w:rPr>
            </w:pPr>
            <w:ins w:id="1368" w:author="Kahn, Jason D. (Fed)" w:date="2024-02-05T15:22:00Z">
              <w:r>
                <w:t xml:space="preserve">Location-info as described in Table </w:t>
              </w:r>
            </w:ins>
            <w:ins w:id="1369" w:author="Kahn, Jason D. (Fed)" w:date="2024-02-06T13:53:00Z">
              <w:r w:rsidR="008A35A6">
                <w:t>6.9.1</w:t>
              </w:r>
            </w:ins>
            <w:ins w:id="1370" w:author="Kahn, Jason D. (Fed)" w:date="2024-02-05T15:22:00Z">
              <w:r>
                <w:t>.3.3-15</w:t>
              </w:r>
            </w:ins>
          </w:p>
        </w:tc>
        <w:tc>
          <w:tcPr>
            <w:tcW w:w="2127" w:type="dxa"/>
            <w:tcBorders>
              <w:top w:val="single" w:sz="4" w:space="0" w:color="auto"/>
              <w:left w:val="single" w:sz="4" w:space="0" w:color="auto"/>
              <w:bottom w:val="single" w:sz="4" w:space="0" w:color="auto"/>
              <w:right w:val="single" w:sz="4" w:space="0" w:color="auto"/>
            </w:tcBorders>
          </w:tcPr>
          <w:p w14:paraId="1572577D" w14:textId="77777777" w:rsidR="002E2950" w:rsidRDefault="002E2950" w:rsidP="00D02712">
            <w:pPr>
              <w:pStyle w:val="TAL"/>
              <w:rPr>
                <w:ins w:id="1371" w:author="Kahn, Jason D. (Fed)" w:date="2024-02-05T15:22:00Z"/>
              </w:rPr>
            </w:pPr>
          </w:p>
        </w:tc>
        <w:tc>
          <w:tcPr>
            <w:tcW w:w="1419" w:type="dxa"/>
            <w:tcBorders>
              <w:top w:val="single" w:sz="4" w:space="0" w:color="auto"/>
              <w:left w:val="single" w:sz="4" w:space="0" w:color="auto"/>
              <w:bottom w:val="single" w:sz="4" w:space="0" w:color="auto"/>
              <w:right w:val="single" w:sz="4" w:space="0" w:color="auto"/>
            </w:tcBorders>
          </w:tcPr>
          <w:p w14:paraId="5E930131" w14:textId="77777777" w:rsidR="002E2950" w:rsidRDefault="002E2950" w:rsidP="00D02712">
            <w:pPr>
              <w:pStyle w:val="TAL"/>
              <w:rPr>
                <w:ins w:id="1372" w:author="Kahn, Jason D. (Fed)" w:date="2024-02-05T15:22:00Z"/>
              </w:rPr>
            </w:pPr>
          </w:p>
        </w:tc>
        <w:tc>
          <w:tcPr>
            <w:tcW w:w="1135" w:type="dxa"/>
            <w:tcBorders>
              <w:top w:val="single" w:sz="4" w:space="0" w:color="auto"/>
              <w:left w:val="single" w:sz="4" w:space="0" w:color="auto"/>
              <w:bottom w:val="single" w:sz="4" w:space="0" w:color="auto"/>
              <w:right w:val="single" w:sz="4" w:space="0" w:color="auto"/>
            </w:tcBorders>
            <w:vAlign w:val="bottom"/>
          </w:tcPr>
          <w:p w14:paraId="48A1AA23" w14:textId="77777777" w:rsidR="002E2950" w:rsidRDefault="002E2950" w:rsidP="00D02712">
            <w:pPr>
              <w:pStyle w:val="TAL"/>
              <w:rPr>
                <w:ins w:id="1373" w:author="Kahn, Jason D. (Fed)" w:date="2024-02-05T15:22:00Z"/>
              </w:rPr>
            </w:pPr>
          </w:p>
        </w:tc>
      </w:tr>
    </w:tbl>
    <w:p w14:paraId="5A4A6D83" w14:textId="77777777" w:rsidR="002E2950" w:rsidRDefault="002E2950" w:rsidP="002E2950">
      <w:pPr>
        <w:rPr>
          <w:ins w:id="1374" w:author="Kahn, Jason D. (Fed)" w:date="2024-02-05T15:22:00Z"/>
        </w:rPr>
      </w:pPr>
    </w:p>
    <w:p w14:paraId="74581F37" w14:textId="14C25D2F" w:rsidR="002E2950" w:rsidRDefault="002E2950" w:rsidP="002E2950">
      <w:pPr>
        <w:pStyle w:val="TH"/>
        <w:rPr>
          <w:ins w:id="1375" w:author="Kahn, Jason D. (Fed)" w:date="2024-02-05T15:22:00Z"/>
        </w:rPr>
      </w:pPr>
      <w:ins w:id="1376" w:author="Kahn, Jason D. (Fed)" w:date="2024-02-05T15:22:00Z">
        <w:r>
          <w:lastRenderedPageBreak/>
          <w:t xml:space="preserve">Table </w:t>
        </w:r>
      </w:ins>
      <w:ins w:id="1377" w:author="Kahn, Jason D. (Fed)" w:date="2024-02-06T13:53:00Z">
        <w:r w:rsidR="008A35A6">
          <w:t>6.9.1</w:t>
        </w:r>
      </w:ins>
      <w:ins w:id="1378" w:author="Kahn, Jason D. (Fed)" w:date="2024-02-05T15:22:00Z">
        <w:r>
          <w:t xml:space="preserve">.3.3-15: Location-Info in SIP MESSAGE (Table </w:t>
        </w:r>
      </w:ins>
      <w:ins w:id="1379" w:author="Kahn, Jason D. (Fed)" w:date="2024-02-06T13:53:00Z">
        <w:r w:rsidR="008A35A6">
          <w:t>6.9.1</w:t>
        </w:r>
      </w:ins>
      <w:ins w:id="1380" w:author="Kahn, Jason D. (Fed)" w:date="2024-02-05T15:22:00Z">
        <w:r>
          <w:t>.3.3-14)</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E2950" w14:paraId="21BF5DA6" w14:textId="77777777" w:rsidTr="00D02712">
        <w:trPr>
          <w:ins w:id="1381" w:author="Kahn, Jason D. (Fed)" w:date="2024-02-05T15:22:00Z"/>
        </w:trPr>
        <w:tc>
          <w:tcPr>
            <w:tcW w:w="9639" w:type="dxa"/>
            <w:gridSpan w:val="5"/>
            <w:tcBorders>
              <w:top w:val="single" w:sz="4" w:space="0" w:color="auto"/>
              <w:left w:val="single" w:sz="4" w:space="0" w:color="auto"/>
              <w:bottom w:val="single" w:sz="4" w:space="0" w:color="auto"/>
              <w:right w:val="single" w:sz="4" w:space="0" w:color="auto"/>
            </w:tcBorders>
            <w:hideMark/>
          </w:tcPr>
          <w:p w14:paraId="73B27F02" w14:textId="77777777" w:rsidR="002E2950" w:rsidRDefault="002E2950" w:rsidP="00D02712">
            <w:pPr>
              <w:pStyle w:val="TAL"/>
              <w:rPr>
                <w:ins w:id="1382" w:author="Kahn, Jason D. (Fed)" w:date="2024-02-05T15:22:00Z"/>
                <w:szCs w:val="18"/>
              </w:rPr>
            </w:pPr>
            <w:ins w:id="1383" w:author="Kahn, Jason D. (Fed)" w:date="2024-02-05T15:22:00Z">
              <w:r>
                <w:t>Derivation Path: TS 36.579-1 [2], Table 5.5.3.4.1-2</w:t>
              </w:r>
            </w:ins>
          </w:p>
        </w:tc>
      </w:tr>
      <w:tr w:rsidR="002E2950" w14:paraId="49BB73B5" w14:textId="77777777" w:rsidTr="00D02712">
        <w:trPr>
          <w:ins w:id="1384" w:author="Kahn, Jason D. (Fed)" w:date="2024-02-05T15:22:00Z"/>
        </w:trPr>
        <w:tc>
          <w:tcPr>
            <w:tcW w:w="2835" w:type="dxa"/>
            <w:tcBorders>
              <w:top w:val="single" w:sz="4" w:space="0" w:color="auto"/>
              <w:left w:val="single" w:sz="4" w:space="0" w:color="auto"/>
              <w:bottom w:val="single" w:sz="4" w:space="0" w:color="auto"/>
              <w:right w:val="single" w:sz="4" w:space="0" w:color="auto"/>
            </w:tcBorders>
            <w:hideMark/>
          </w:tcPr>
          <w:p w14:paraId="45786EC3" w14:textId="77777777" w:rsidR="002E2950" w:rsidRDefault="002E2950" w:rsidP="00D02712">
            <w:pPr>
              <w:pStyle w:val="TAH"/>
              <w:rPr>
                <w:ins w:id="1385" w:author="Kahn, Jason D. (Fed)" w:date="2024-02-05T15:22:00Z"/>
              </w:rPr>
            </w:pPr>
            <w:ins w:id="1386" w:author="Kahn, Jason D. (Fed)" w:date="2024-02-05T15:2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83E174A" w14:textId="77777777" w:rsidR="002E2950" w:rsidRDefault="002E2950" w:rsidP="00D02712">
            <w:pPr>
              <w:pStyle w:val="TAH"/>
              <w:rPr>
                <w:ins w:id="1387" w:author="Kahn, Jason D. (Fed)" w:date="2024-02-05T15:22:00Z"/>
              </w:rPr>
            </w:pPr>
            <w:ins w:id="1388" w:author="Kahn, Jason D. (Fed)" w:date="2024-02-05T15:2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11053AA" w14:textId="77777777" w:rsidR="002E2950" w:rsidRDefault="002E2950" w:rsidP="00D02712">
            <w:pPr>
              <w:pStyle w:val="TAH"/>
              <w:rPr>
                <w:ins w:id="1389" w:author="Kahn, Jason D. (Fed)" w:date="2024-02-05T15:22:00Z"/>
              </w:rPr>
            </w:pPr>
            <w:ins w:id="1390" w:author="Kahn, Jason D. (Fed)" w:date="2024-02-05T15:2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2A667C2C" w14:textId="77777777" w:rsidR="002E2950" w:rsidRDefault="002E2950" w:rsidP="00D02712">
            <w:pPr>
              <w:pStyle w:val="TAH"/>
              <w:rPr>
                <w:ins w:id="1391" w:author="Kahn, Jason D. (Fed)" w:date="2024-02-05T15:22:00Z"/>
              </w:rPr>
            </w:pPr>
            <w:ins w:id="1392" w:author="Kahn, Jason D. (Fed)" w:date="2024-02-05T15:2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38B66E8A" w14:textId="77777777" w:rsidR="002E2950" w:rsidRDefault="002E2950" w:rsidP="00D02712">
            <w:pPr>
              <w:pStyle w:val="TAH"/>
              <w:rPr>
                <w:ins w:id="1393" w:author="Kahn, Jason D. (Fed)" w:date="2024-02-05T15:22:00Z"/>
              </w:rPr>
            </w:pPr>
            <w:ins w:id="1394" w:author="Kahn, Jason D. (Fed)" w:date="2024-02-05T15:22:00Z">
              <w:r>
                <w:t>Condition</w:t>
              </w:r>
            </w:ins>
          </w:p>
        </w:tc>
      </w:tr>
      <w:tr w:rsidR="002E2950" w14:paraId="24081A2A" w14:textId="77777777" w:rsidTr="00D02712">
        <w:trPr>
          <w:ins w:id="1395"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3752BCD9" w14:textId="77777777" w:rsidR="002E2950" w:rsidRDefault="002E2950" w:rsidP="00D02712">
            <w:pPr>
              <w:pStyle w:val="TAL"/>
              <w:rPr>
                <w:ins w:id="1396" w:author="Kahn, Jason D. (Fed)" w:date="2024-02-05T15:22:00Z"/>
              </w:rPr>
            </w:pPr>
            <w:ins w:id="1397" w:author="Kahn, Jason D. (Fed)" w:date="2024-02-05T15:22:00Z">
              <w:r>
                <w:t>location-info</w:t>
              </w:r>
            </w:ins>
          </w:p>
        </w:tc>
        <w:tc>
          <w:tcPr>
            <w:tcW w:w="2126" w:type="dxa"/>
            <w:tcBorders>
              <w:top w:val="single" w:sz="4" w:space="0" w:color="auto"/>
              <w:left w:val="single" w:sz="4" w:space="0" w:color="auto"/>
              <w:bottom w:val="single" w:sz="4" w:space="0" w:color="auto"/>
              <w:right w:val="single" w:sz="4" w:space="0" w:color="auto"/>
            </w:tcBorders>
            <w:hideMark/>
          </w:tcPr>
          <w:p w14:paraId="7C239F5B" w14:textId="77777777" w:rsidR="002E2950" w:rsidRDefault="002E2950" w:rsidP="00D02712">
            <w:pPr>
              <w:pStyle w:val="TAL"/>
              <w:rPr>
                <w:ins w:id="1398" w:author="Kahn, Jason D. (Fed)" w:date="2024-02-05T15:22:00Z"/>
              </w:rPr>
            </w:pPr>
            <w:ins w:id="1399" w:author="Kahn, Jason D. (Fed)" w:date="2024-02-05T15:22:00Z">
              <w:r>
                <w:t>present</w:t>
              </w:r>
            </w:ins>
          </w:p>
        </w:tc>
        <w:tc>
          <w:tcPr>
            <w:tcW w:w="2126" w:type="dxa"/>
            <w:tcBorders>
              <w:top w:val="single" w:sz="4" w:space="0" w:color="auto"/>
              <w:left w:val="single" w:sz="4" w:space="0" w:color="auto"/>
              <w:bottom w:val="single" w:sz="4" w:space="0" w:color="auto"/>
              <w:right w:val="single" w:sz="4" w:space="0" w:color="auto"/>
            </w:tcBorders>
          </w:tcPr>
          <w:p w14:paraId="7DA54DAE" w14:textId="77777777" w:rsidR="002E2950" w:rsidRDefault="002E2950" w:rsidP="00D02712">
            <w:pPr>
              <w:pStyle w:val="TAL"/>
              <w:rPr>
                <w:ins w:id="1400"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49A21481" w14:textId="77777777" w:rsidR="002E2950" w:rsidRDefault="002E2950" w:rsidP="00D02712">
            <w:pPr>
              <w:pStyle w:val="TAL"/>
              <w:rPr>
                <w:ins w:id="1401"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69F98249" w14:textId="77777777" w:rsidR="002E2950" w:rsidRDefault="002E2950" w:rsidP="00D02712">
            <w:pPr>
              <w:pStyle w:val="TAL"/>
              <w:rPr>
                <w:ins w:id="1402" w:author="Kahn, Jason D. (Fed)" w:date="2024-02-05T15:22:00Z"/>
              </w:rPr>
            </w:pPr>
          </w:p>
        </w:tc>
      </w:tr>
      <w:tr w:rsidR="002E2950" w14:paraId="1ED1EBF1" w14:textId="77777777" w:rsidTr="00D02712">
        <w:trPr>
          <w:ins w:id="1403"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65E08975" w14:textId="77777777" w:rsidR="002E2950" w:rsidRDefault="002E2950" w:rsidP="00D02712">
            <w:pPr>
              <w:pStyle w:val="TAL"/>
              <w:rPr>
                <w:ins w:id="1404" w:author="Kahn, Jason D. (Fed)" w:date="2024-02-05T15:22:00Z"/>
              </w:rPr>
            </w:pPr>
            <w:ins w:id="1405" w:author="Kahn, Jason D. (Fed)" w:date="2024-02-05T15:22:00Z">
              <w:r>
                <w:t xml:space="preserve">  Report</w:t>
              </w:r>
            </w:ins>
          </w:p>
        </w:tc>
        <w:tc>
          <w:tcPr>
            <w:tcW w:w="2126" w:type="dxa"/>
            <w:tcBorders>
              <w:top w:val="single" w:sz="4" w:space="0" w:color="auto"/>
              <w:left w:val="single" w:sz="4" w:space="0" w:color="auto"/>
              <w:bottom w:val="single" w:sz="4" w:space="0" w:color="auto"/>
              <w:right w:val="single" w:sz="4" w:space="0" w:color="auto"/>
            </w:tcBorders>
            <w:hideMark/>
          </w:tcPr>
          <w:p w14:paraId="7206434A" w14:textId="77777777" w:rsidR="002E2950" w:rsidRDefault="002E2950" w:rsidP="00D02712">
            <w:pPr>
              <w:pStyle w:val="TAL"/>
              <w:rPr>
                <w:ins w:id="1406" w:author="Kahn, Jason D. (Fed)" w:date="2024-02-05T15:22:00Z"/>
              </w:rPr>
            </w:pPr>
            <w:ins w:id="1407" w:author="Kahn, Jason D. (Fed)" w:date="2024-02-05T15:22:00Z">
              <w:r>
                <w:t>present</w:t>
              </w:r>
            </w:ins>
          </w:p>
        </w:tc>
        <w:tc>
          <w:tcPr>
            <w:tcW w:w="2126" w:type="dxa"/>
            <w:tcBorders>
              <w:top w:val="single" w:sz="4" w:space="0" w:color="auto"/>
              <w:left w:val="single" w:sz="4" w:space="0" w:color="auto"/>
              <w:bottom w:val="single" w:sz="4" w:space="0" w:color="auto"/>
              <w:right w:val="single" w:sz="4" w:space="0" w:color="auto"/>
            </w:tcBorders>
          </w:tcPr>
          <w:p w14:paraId="75505C66" w14:textId="77777777" w:rsidR="002E2950" w:rsidRDefault="002E2950" w:rsidP="00D02712">
            <w:pPr>
              <w:pStyle w:val="TAL"/>
              <w:rPr>
                <w:ins w:id="1408"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26F5B243" w14:textId="77777777" w:rsidR="002E2950" w:rsidRDefault="002E2950" w:rsidP="00D02712">
            <w:pPr>
              <w:pStyle w:val="TAL"/>
              <w:rPr>
                <w:ins w:id="1409"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3AC47BE6" w14:textId="77777777" w:rsidR="002E2950" w:rsidRDefault="002E2950" w:rsidP="00D02712">
            <w:pPr>
              <w:pStyle w:val="TAL"/>
              <w:rPr>
                <w:ins w:id="1410" w:author="Kahn, Jason D. (Fed)" w:date="2024-02-05T15:22:00Z"/>
              </w:rPr>
            </w:pPr>
          </w:p>
        </w:tc>
      </w:tr>
      <w:tr w:rsidR="002E2950" w14:paraId="3DFF3804" w14:textId="77777777" w:rsidTr="00D02712">
        <w:trPr>
          <w:ins w:id="1411"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765537AB" w14:textId="77777777" w:rsidR="002E2950" w:rsidRDefault="002E2950" w:rsidP="00D02712">
            <w:pPr>
              <w:pStyle w:val="TAL"/>
              <w:rPr>
                <w:ins w:id="1412" w:author="Kahn, Jason D. (Fed)" w:date="2024-02-05T15:22:00Z"/>
              </w:rPr>
            </w:pPr>
            <w:ins w:id="1413" w:author="Kahn, Jason D. (Fed)" w:date="2024-02-05T15:22:00Z">
              <w:r>
                <w:t xml:space="preserve">    </w:t>
              </w:r>
              <w:proofErr w:type="spellStart"/>
              <w:r>
                <w:t>ReportID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3E458106" w14:textId="77777777" w:rsidR="002E2950" w:rsidRDefault="002E2950" w:rsidP="00D02712">
            <w:pPr>
              <w:pStyle w:val="TAL"/>
              <w:rPr>
                <w:ins w:id="1414" w:author="Kahn, Jason D. (Fed)" w:date="2024-02-05T15:22:00Z"/>
              </w:rPr>
            </w:pPr>
            <w:ins w:id="1415" w:author="Kahn, Jason D. (Fed)" w:date="2024-02-05T15:22:00Z">
              <w:r>
                <w:t>"2"</w:t>
              </w:r>
            </w:ins>
          </w:p>
        </w:tc>
        <w:tc>
          <w:tcPr>
            <w:tcW w:w="2126" w:type="dxa"/>
            <w:tcBorders>
              <w:top w:val="single" w:sz="4" w:space="0" w:color="auto"/>
              <w:left w:val="single" w:sz="4" w:space="0" w:color="auto"/>
              <w:bottom w:val="single" w:sz="4" w:space="0" w:color="auto"/>
              <w:right w:val="single" w:sz="4" w:space="0" w:color="auto"/>
            </w:tcBorders>
            <w:hideMark/>
          </w:tcPr>
          <w:p w14:paraId="0B739E39" w14:textId="77777777" w:rsidR="002E2950" w:rsidRDefault="002E2950" w:rsidP="00D02712">
            <w:pPr>
              <w:pStyle w:val="TAL"/>
              <w:rPr>
                <w:ins w:id="1416" w:author="Kahn, Jason D. (Fed)" w:date="2024-02-05T15:22:00Z"/>
              </w:rPr>
            </w:pPr>
            <w:ins w:id="1417" w:author="Kahn, Jason D. (Fed)" w:date="2024-02-05T15:22:00Z">
              <w:r>
                <w:t>The same as the ID in the request message.</w:t>
              </w:r>
            </w:ins>
          </w:p>
        </w:tc>
        <w:tc>
          <w:tcPr>
            <w:tcW w:w="1418" w:type="dxa"/>
            <w:tcBorders>
              <w:top w:val="single" w:sz="4" w:space="0" w:color="auto"/>
              <w:left w:val="single" w:sz="4" w:space="0" w:color="auto"/>
              <w:bottom w:val="single" w:sz="4" w:space="0" w:color="auto"/>
              <w:right w:val="single" w:sz="4" w:space="0" w:color="auto"/>
            </w:tcBorders>
          </w:tcPr>
          <w:p w14:paraId="6D89986B" w14:textId="77777777" w:rsidR="002E2950" w:rsidRDefault="002E2950" w:rsidP="00D02712">
            <w:pPr>
              <w:pStyle w:val="TAL"/>
              <w:rPr>
                <w:ins w:id="1418"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52A9250D" w14:textId="77777777" w:rsidR="002E2950" w:rsidRDefault="002E2950" w:rsidP="00D02712">
            <w:pPr>
              <w:pStyle w:val="TAL"/>
              <w:rPr>
                <w:ins w:id="1419" w:author="Kahn, Jason D. (Fed)" w:date="2024-02-05T15:22:00Z"/>
              </w:rPr>
            </w:pPr>
          </w:p>
        </w:tc>
      </w:tr>
      <w:tr w:rsidR="002E2950" w14:paraId="02067C64" w14:textId="77777777" w:rsidTr="00D02712">
        <w:trPr>
          <w:ins w:id="1420"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0314D88F" w14:textId="77777777" w:rsidR="002E2950" w:rsidRDefault="002E2950" w:rsidP="00D02712">
            <w:pPr>
              <w:pStyle w:val="TAL"/>
              <w:rPr>
                <w:ins w:id="1421" w:author="Kahn, Jason D. (Fed)" w:date="2024-02-05T15:22:00Z"/>
              </w:rPr>
            </w:pPr>
            <w:ins w:id="1422" w:author="Kahn, Jason D. (Fed)" w:date="2024-02-05T15:22:00Z">
              <w:r>
                <w:t xml:space="preserve">    </w:t>
              </w:r>
              <w:proofErr w:type="spellStart"/>
              <w:r>
                <w:t>ReportType</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51C49707" w14:textId="77777777" w:rsidR="002E2950" w:rsidRDefault="002E2950" w:rsidP="00D02712">
            <w:pPr>
              <w:pStyle w:val="TAL"/>
              <w:rPr>
                <w:ins w:id="1423" w:author="Kahn, Jason D. (Fed)" w:date="2024-02-05T15:22:00Z"/>
              </w:rPr>
            </w:pPr>
            <w:ins w:id="1424" w:author="Kahn, Jason D. (Fed)" w:date="2024-02-05T15:22:00Z">
              <w:r>
                <w:t>"</w:t>
              </w:r>
              <w:proofErr w:type="spellStart"/>
              <w:r>
                <w:t>NonEmergency</w:t>
              </w:r>
              <w:proofErr w:type="spellEnd"/>
              <w:r>
                <w:t>"</w:t>
              </w:r>
            </w:ins>
          </w:p>
        </w:tc>
        <w:tc>
          <w:tcPr>
            <w:tcW w:w="2126" w:type="dxa"/>
            <w:tcBorders>
              <w:top w:val="single" w:sz="4" w:space="0" w:color="auto"/>
              <w:left w:val="single" w:sz="4" w:space="0" w:color="auto"/>
              <w:bottom w:val="single" w:sz="4" w:space="0" w:color="auto"/>
              <w:right w:val="single" w:sz="4" w:space="0" w:color="auto"/>
            </w:tcBorders>
          </w:tcPr>
          <w:p w14:paraId="7DE2C068" w14:textId="77777777" w:rsidR="002E2950" w:rsidRDefault="002E2950" w:rsidP="00D02712">
            <w:pPr>
              <w:pStyle w:val="TAL"/>
              <w:rPr>
                <w:ins w:id="1425"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7EFC56F4" w14:textId="77777777" w:rsidR="002E2950" w:rsidRDefault="002E2950" w:rsidP="00D02712">
            <w:pPr>
              <w:pStyle w:val="TAL"/>
              <w:rPr>
                <w:ins w:id="1426"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31A0D48A" w14:textId="77777777" w:rsidR="002E2950" w:rsidRDefault="002E2950" w:rsidP="00D02712">
            <w:pPr>
              <w:pStyle w:val="TAL"/>
              <w:rPr>
                <w:ins w:id="1427" w:author="Kahn, Jason D. (Fed)" w:date="2024-02-05T15:22:00Z"/>
              </w:rPr>
            </w:pPr>
          </w:p>
        </w:tc>
      </w:tr>
      <w:tr w:rsidR="002E2950" w14:paraId="367C7B93" w14:textId="77777777" w:rsidTr="00D02712">
        <w:trPr>
          <w:ins w:id="1428"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4DDEBC07" w14:textId="77777777" w:rsidR="002E2950" w:rsidRDefault="002E2950" w:rsidP="00D02712">
            <w:pPr>
              <w:pStyle w:val="TAL"/>
              <w:rPr>
                <w:ins w:id="1429" w:author="Kahn, Jason D. (Fed)" w:date="2024-02-05T15:22:00Z"/>
              </w:rPr>
            </w:pPr>
            <w:ins w:id="1430" w:author="Kahn, Jason D. (Fed)" w:date="2024-02-05T15:22:00Z">
              <w:r>
                <w:t xml:space="preserve">    </w:t>
              </w:r>
              <w:proofErr w:type="spellStart"/>
              <w:r>
                <w:t>CurrentLocation</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74E03F1F" w14:textId="77777777" w:rsidR="002E2950" w:rsidRDefault="002E2950" w:rsidP="00D02712">
            <w:pPr>
              <w:pStyle w:val="TAL"/>
              <w:rPr>
                <w:ins w:id="1431" w:author="Kahn, Jason D. (Fed)" w:date="2024-02-05T15:22:00Z"/>
              </w:rPr>
            </w:pPr>
            <w:ins w:id="1432" w:author="Kahn, Jason D. (Fed)" w:date="2024-02-05T15:22:00Z">
              <w:r>
                <w:t>present</w:t>
              </w:r>
            </w:ins>
          </w:p>
        </w:tc>
        <w:tc>
          <w:tcPr>
            <w:tcW w:w="2126" w:type="dxa"/>
            <w:tcBorders>
              <w:top w:val="single" w:sz="4" w:space="0" w:color="auto"/>
              <w:left w:val="single" w:sz="4" w:space="0" w:color="auto"/>
              <w:bottom w:val="single" w:sz="4" w:space="0" w:color="auto"/>
              <w:right w:val="single" w:sz="4" w:space="0" w:color="auto"/>
            </w:tcBorders>
            <w:hideMark/>
          </w:tcPr>
          <w:p w14:paraId="59E26C4A" w14:textId="0F136EE5" w:rsidR="002E2950" w:rsidRDefault="002E2950" w:rsidP="00D02712">
            <w:pPr>
              <w:pStyle w:val="TAL"/>
              <w:rPr>
                <w:ins w:id="1433" w:author="Kahn, Jason D. (Fed)" w:date="2024-02-05T15:22:00Z"/>
              </w:rPr>
            </w:pPr>
            <w:ins w:id="1434" w:author="Kahn, Jason D. (Fed)" w:date="2024-02-05T15:22:00Z">
              <w:r>
                <w:t xml:space="preserve">Information corresponding to the location reporting configuration of table </w:t>
              </w:r>
            </w:ins>
            <w:ins w:id="1435" w:author="Kahn, Jason D. (Fed)" w:date="2024-02-06T13:53:00Z">
              <w:r w:rsidR="008A35A6">
                <w:t>6.9.1</w:t>
              </w:r>
            </w:ins>
            <w:ins w:id="1436" w:author="Kahn, Jason D. (Fed)" w:date="2024-02-05T15:22:00Z">
              <w:r>
                <w:t>.3.3-8</w:t>
              </w:r>
            </w:ins>
          </w:p>
        </w:tc>
        <w:tc>
          <w:tcPr>
            <w:tcW w:w="1418" w:type="dxa"/>
            <w:tcBorders>
              <w:top w:val="single" w:sz="4" w:space="0" w:color="auto"/>
              <w:left w:val="single" w:sz="4" w:space="0" w:color="auto"/>
              <w:bottom w:val="single" w:sz="4" w:space="0" w:color="auto"/>
              <w:right w:val="single" w:sz="4" w:space="0" w:color="auto"/>
            </w:tcBorders>
          </w:tcPr>
          <w:p w14:paraId="5E613F9A" w14:textId="77777777" w:rsidR="002E2950" w:rsidRDefault="002E2950" w:rsidP="00D02712">
            <w:pPr>
              <w:pStyle w:val="TAL"/>
              <w:rPr>
                <w:ins w:id="1437"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53D1E64A" w14:textId="77777777" w:rsidR="002E2950" w:rsidRDefault="002E2950" w:rsidP="00D02712">
            <w:pPr>
              <w:pStyle w:val="TAL"/>
              <w:rPr>
                <w:ins w:id="1438" w:author="Kahn, Jason D. (Fed)" w:date="2024-02-05T15:22:00Z"/>
              </w:rPr>
            </w:pPr>
          </w:p>
        </w:tc>
      </w:tr>
      <w:tr w:rsidR="002E2950" w14:paraId="35A731D3" w14:textId="77777777" w:rsidTr="00D02712">
        <w:trPr>
          <w:ins w:id="1439"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609D964F" w14:textId="77777777" w:rsidR="002E2950" w:rsidRDefault="002E2950" w:rsidP="00D02712">
            <w:pPr>
              <w:pStyle w:val="TAL"/>
              <w:rPr>
                <w:ins w:id="1440" w:author="Kahn, Jason D. (Fed)" w:date="2024-02-05T15:22:00Z"/>
              </w:rPr>
            </w:pPr>
            <w:ins w:id="1441" w:author="Kahn, Jason D. (Fed)" w:date="2024-02-05T15:22:00Z">
              <w:r>
                <w:t xml:space="preserve">      </w:t>
              </w:r>
              <w:proofErr w:type="spellStart"/>
              <w:r>
                <w:t>CurrentServingEcgi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189C41B9" w14:textId="77777777" w:rsidR="002E2950" w:rsidRDefault="002E2950" w:rsidP="00D02712">
            <w:pPr>
              <w:pStyle w:val="TAL"/>
              <w:rPr>
                <w:ins w:id="1442" w:author="Kahn, Jason D. (Fed)" w:date="2024-02-05T15:22:00Z"/>
              </w:rPr>
            </w:pPr>
            <w:ins w:id="1443" w:author="Kahn, Jason D. (Fed)" w:date="2024-02-05T15:22:00Z">
              <w:r>
                <w:t>Encrypted &lt;</w:t>
              </w:r>
              <w:proofErr w:type="spellStart"/>
              <w:r>
                <w:t>CurrentServingEcgi</w:t>
              </w:r>
              <w:proofErr w:type="spellEnd"/>
              <w:r>
                <w:t>&gt;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3D9214B3" w14:textId="77777777" w:rsidR="002E2950" w:rsidRDefault="002E2950" w:rsidP="00D02712">
            <w:pPr>
              <w:pStyle w:val="TAL"/>
              <w:rPr>
                <w:ins w:id="1444" w:author="Kahn, Jason D. (Fed)" w:date="2024-02-05T15:22:00Z"/>
              </w:rPr>
            </w:pPr>
            <w:ins w:id="1445" w:author="Kahn, Jason D. (Fed)" w:date="2024-02-05T15:22:00Z">
              <w:r>
                <w:t>Encryption according to NOTE 1 in TS 36.579-1 [2] Table 5.5.3.4.1-2</w:t>
              </w:r>
            </w:ins>
          </w:p>
        </w:tc>
        <w:tc>
          <w:tcPr>
            <w:tcW w:w="1418" w:type="dxa"/>
            <w:tcBorders>
              <w:top w:val="single" w:sz="4" w:space="0" w:color="auto"/>
              <w:left w:val="single" w:sz="4" w:space="0" w:color="auto"/>
              <w:bottom w:val="single" w:sz="4" w:space="0" w:color="auto"/>
              <w:right w:val="single" w:sz="4" w:space="0" w:color="auto"/>
            </w:tcBorders>
          </w:tcPr>
          <w:p w14:paraId="2830DD3D" w14:textId="77777777" w:rsidR="002E2950" w:rsidRDefault="002E2950" w:rsidP="00D02712">
            <w:pPr>
              <w:pStyle w:val="TAL"/>
              <w:rPr>
                <w:ins w:id="1446"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75A42833" w14:textId="77777777" w:rsidR="002E2950" w:rsidRDefault="002E2950" w:rsidP="00D02712">
            <w:pPr>
              <w:pStyle w:val="TAL"/>
              <w:rPr>
                <w:ins w:id="1447" w:author="Kahn, Jason D. (Fed)" w:date="2024-02-05T15:22:00Z"/>
              </w:rPr>
            </w:pPr>
          </w:p>
        </w:tc>
      </w:tr>
      <w:tr w:rsidR="002E2950" w14:paraId="788EA3FD" w14:textId="77777777" w:rsidTr="00D02712">
        <w:trPr>
          <w:ins w:id="1448"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6A2F4AE2" w14:textId="77777777" w:rsidR="002E2950" w:rsidRDefault="002E2950" w:rsidP="00D02712">
            <w:pPr>
              <w:pStyle w:val="TAL"/>
              <w:rPr>
                <w:ins w:id="1449" w:author="Kahn, Jason D. (Fed)" w:date="2024-02-05T15:22:00Z"/>
              </w:rPr>
            </w:pPr>
            <w:ins w:id="1450" w:author="Kahn, Jason D. (Fed)" w:date="2024-02-05T15:22:00Z">
              <w:r>
                <w:t xml:space="preserve">      </w:t>
              </w:r>
              <w:proofErr w:type="spellStart"/>
              <w:r>
                <w:t>NeighbouringEcgi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3358BB23" w14:textId="77777777" w:rsidR="002E2950" w:rsidRDefault="002E2950" w:rsidP="00D02712">
            <w:pPr>
              <w:pStyle w:val="TAL"/>
              <w:rPr>
                <w:ins w:id="1451" w:author="Kahn, Jason D. (Fed)" w:date="2024-02-05T15:22:00Z"/>
              </w:rPr>
            </w:pPr>
            <w:ins w:id="1452" w:author="Kahn, Jason D. (Fed)" w:date="2024-02-05T15:22:00Z">
              <w:r>
                <w:t>not present</w:t>
              </w:r>
            </w:ins>
          </w:p>
        </w:tc>
        <w:tc>
          <w:tcPr>
            <w:tcW w:w="2126" w:type="dxa"/>
            <w:tcBorders>
              <w:top w:val="single" w:sz="4" w:space="0" w:color="auto"/>
              <w:left w:val="single" w:sz="4" w:space="0" w:color="auto"/>
              <w:bottom w:val="single" w:sz="4" w:space="0" w:color="auto"/>
              <w:right w:val="single" w:sz="4" w:space="0" w:color="auto"/>
            </w:tcBorders>
          </w:tcPr>
          <w:p w14:paraId="6E0FEAEE" w14:textId="77777777" w:rsidR="002E2950" w:rsidRDefault="002E2950" w:rsidP="00D02712">
            <w:pPr>
              <w:pStyle w:val="TAL"/>
              <w:rPr>
                <w:ins w:id="1453"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73B495A8" w14:textId="77777777" w:rsidR="002E2950" w:rsidRDefault="002E2950" w:rsidP="00D02712">
            <w:pPr>
              <w:pStyle w:val="TAL"/>
              <w:rPr>
                <w:ins w:id="1454"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71DE4F21" w14:textId="77777777" w:rsidR="002E2950" w:rsidRDefault="002E2950" w:rsidP="00D02712">
            <w:pPr>
              <w:pStyle w:val="TAL"/>
              <w:rPr>
                <w:ins w:id="1455" w:author="Kahn, Jason D. (Fed)" w:date="2024-02-05T15:22:00Z"/>
              </w:rPr>
            </w:pPr>
          </w:p>
        </w:tc>
      </w:tr>
      <w:tr w:rsidR="002E2950" w14:paraId="542911D5" w14:textId="77777777" w:rsidTr="00D02712">
        <w:trPr>
          <w:ins w:id="1456"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13361C9F" w14:textId="77777777" w:rsidR="002E2950" w:rsidRDefault="002E2950" w:rsidP="00D02712">
            <w:pPr>
              <w:pStyle w:val="TAL"/>
              <w:rPr>
                <w:ins w:id="1457" w:author="Kahn, Jason D. (Fed)" w:date="2024-02-05T15:22:00Z"/>
              </w:rPr>
            </w:pPr>
            <w:ins w:id="1458" w:author="Kahn, Jason D. (Fed)" w:date="2024-02-05T15:22:00Z">
              <w:r>
                <w:t xml:space="preserve">      </w:t>
              </w:r>
              <w:proofErr w:type="spellStart"/>
              <w:r>
                <w:t>MbmsSaId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1DF4AF0B" w14:textId="77777777" w:rsidR="002E2950" w:rsidRDefault="002E2950" w:rsidP="00D02712">
            <w:pPr>
              <w:pStyle w:val="TAL"/>
              <w:rPr>
                <w:ins w:id="1459" w:author="Kahn, Jason D. (Fed)" w:date="2024-02-05T15:22:00Z"/>
              </w:rPr>
            </w:pPr>
            <w:ins w:id="1460" w:author="Kahn, Jason D. (Fed)" w:date="2024-02-05T15:22:00Z">
              <w:r>
                <w:t>not present</w:t>
              </w:r>
            </w:ins>
          </w:p>
        </w:tc>
        <w:tc>
          <w:tcPr>
            <w:tcW w:w="2126" w:type="dxa"/>
            <w:tcBorders>
              <w:top w:val="single" w:sz="4" w:space="0" w:color="auto"/>
              <w:left w:val="single" w:sz="4" w:space="0" w:color="auto"/>
              <w:bottom w:val="single" w:sz="4" w:space="0" w:color="auto"/>
              <w:right w:val="single" w:sz="4" w:space="0" w:color="auto"/>
            </w:tcBorders>
          </w:tcPr>
          <w:p w14:paraId="4EEC0413" w14:textId="77777777" w:rsidR="002E2950" w:rsidRDefault="002E2950" w:rsidP="00D02712">
            <w:pPr>
              <w:pStyle w:val="TAL"/>
              <w:rPr>
                <w:ins w:id="1461"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4F6526E4" w14:textId="77777777" w:rsidR="002E2950" w:rsidRDefault="002E2950" w:rsidP="00D02712">
            <w:pPr>
              <w:pStyle w:val="TAL"/>
              <w:rPr>
                <w:ins w:id="1462"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7691D86F" w14:textId="77777777" w:rsidR="002E2950" w:rsidRDefault="002E2950" w:rsidP="00D02712">
            <w:pPr>
              <w:pStyle w:val="TAL"/>
              <w:rPr>
                <w:ins w:id="1463" w:author="Kahn, Jason D. (Fed)" w:date="2024-02-05T15:22:00Z"/>
              </w:rPr>
            </w:pPr>
          </w:p>
        </w:tc>
      </w:tr>
      <w:tr w:rsidR="002E2950" w14:paraId="2886806C" w14:textId="77777777" w:rsidTr="00D02712">
        <w:trPr>
          <w:ins w:id="1464"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469E0DCB" w14:textId="77777777" w:rsidR="002E2950" w:rsidRDefault="002E2950" w:rsidP="00D02712">
            <w:pPr>
              <w:pStyle w:val="TAL"/>
              <w:rPr>
                <w:ins w:id="1465" w:author="Kahn, Jason D. (Fed)" w:date="2024-02-05T15:22:00Z"/>
              </w:rPr>
            </w:pPr>
            <w:ins w:id="1466" w:author="Kahn, Jason D. (Fed)" w:date="2024-02-05T15:22:00Z">
              <w:r>
                <w:t xml:space="preserve">      </w:t>
              </w:r>
              <w:proofErr w:type="spellStart"/>
              <w:r>
                <w:t>MbsfnArea</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3883F06D" w14:textId="77777777" w:rsidR="002E2950" w:rsidRDefault="002E2950" w:rsidP="00D02712">
            <w:pPr>
              <w:pStyle w:val="TAL"/>
              <w:rPr>
                <w:ins w:id="1467" w:author="Kahn, Jason D. (Fed)" w:date="2024-02-05T15:22:00Z"/>
              </w:rPr>
            </w:pPr>
            <w:ins w:id="1468" w:author="Kahn, Jason D. (Fed)" w:date="2024-02-05T15:22:00Z">
              <w:r>
                <w:t>not present</w:t>
              </w:r>
            </w:ins>
          </w:p>
        </w:tc>
        <w:tc>
          <w:tcPr>
            <w:tcW w:w="2126" w:type="dxa"/>
            <w:tcBorders>
              <w:top w:val="single" w:sz="4" w:space="0" w:color="auto"/>
              <w:left w:val="single" w:sz="4" w:space="0" w:color="auto"/>
              <w:bottom w:val="single" w:sz="4" w:space="0" w:color="auto"/>
              <w:right w:val="single" w:sz="4" w:space="0" w:color="auto"/>
            </w:tcBorders>
          </w:tcPr>
          <w:p w14:paraId="38AB4A9B" w14:textId="77777777" w:rsidR="002E2950" w:rsidRDefault="002E2950" w:rsidP="00D02712">
            <w:pPr>
              <w:pStyle w:val="TAL"/>
              <w:rPr>
                <w:ins w:id="1469"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1E5A0150" w14:textId="77777777" w:rsidR="002E2950" w:rsidRDefault="002E2950" w:rsidP="00D02712">
            <w:pPr>
              <w:pStyle w:val="TAL"/>
              <w:rPr>
                <w:ins w:id="1470"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7DF12E34" w14:textId="77777777" w:rsidR="002E2950" w:rsidRDefault="002E2950" w:rsidP="00D02712">
            <w:pPr>
              <w:pStyle w:val="TAL"/>
              <w:rPr>
                <w:ins w:id="1471" w:author="Kahn, Jason D. (Fed)" w:date="2024-02-05T15:22:00Z"/>
              </w:rPr>
            </w:pPr>
          </w:p>
        </w:tc>
      </w:tr>
      <w:tr w:rsidR="002E2950" w14:paraId="5862E803" w14:textId="77777777" w:rsidTr="00D02712">
        <w:trPr>
          <w:ins w:id="1472" w:author="Kahn, Jason D. (Fed)" w:date="2024-02-05T15:22:00Z"/>
        </w:trPr>
        <w:tc>
          <w:tcPr>
            <w:tcW w:w="2835" w:type="dxa"/>
            <w:tcBorders>
              <w:top w:val="single" w:sz="4" w:space="0" w:color="auto"/>
              <w:left w:val="single" w:sz="4" w:space="0" w:color="auto"/>
              <w:bottom w:val="single" w:sz="4" w:space="0" w:color="auto"/>
              <w:right w:val="single" w:sz="4" w:space="0" w:color="auto"/>
            </w:tcBorders>
            <w:vAlign w:val="center"/>
            <w:hideMark/>
          </w:tcPr>
          <w:p w14:paraId="4AF968B4" w14:textId="77777777" w:rsidR="002E2950" w:rsidRDefault="002E2950" w:rsidP="00D02712">
            <w:pPr>
              <w:pStyle w:val="TAL"/>
              <w:rPr>
                <w:ins w:id="1473" w:author="Kahn, Jason D. (Fed)" w:date="2024-02-05T15:22:00Z"/>
              </w:rPr>
            </w:pPr>
            <w:ins w:id="1474" w:author="Kahn, Jason D. (Fed)" w:date="2024-02-05T15:22:00Z">
              <w:r>
                <w:t xml:space="preserve">      </w:t>
              </w:r>
              <w:proofErr w:type="spellStart"/>
              <w:r>
                <w:t>CurrentCoordinate</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5D32A771" w14:textId="77777777" w:rsidR="002E2950" w:rsidRDefault="002E2950" w:rsidP="00D02712">
            <w:pPr>
              <w:pStyle w:val="TAL"/>
              <w:rPr>
                <w:ins w:id="1475" w:author="Kahn, Jason D. (Fed)" w:date="2024-02-05T15:22:00Z"/>
              </w:rPr>
            </w:pPr>
            <w:ins w:id="1476" w:author="Kahn, Jason D. (Fed)" w:date="2024-02-05T15:22:00Z">
              <w:r>
                <w:t>not present</w:t>
              </w:r>
            </w:ins>
          </w:p>
        </w:tc>
        <w:tc>
          <w:tcPr>
            <w:tcW w:w="2126" w:type="dxa"/>
            <w:tcBorders>
              <w:top w:val="single" w:sz="4" w:space="0" w:color="auto"/>
              <w:left w:val="single" w:sz="4" w:space="0" w:color="auto"/>
              <w:bottom w:val="single" w:sz="4" w:space="0" w:color="auto"/>
              <w:right w:val="single" w:sz="4" w:space="0" w:color="auto"/>
            </w:tcBorders>
          </w:tcPr>
          <w:p w14:paraId="7B4E8306" w14:textId="77777777" w:rsidR="002E2950" w:rsidRDefault="002E2950" w:rsidP="00D02712">
            <w:pPr>
              <w:pStyle w:val="TAL"/>
              <w:rPr>
                <w:ins w:id="1477" w:author="Kahn, Jason D. (Fed)" w:date="2024-02-05T15:22:00Z"/>
              </w:rPr>
            </w:pPr>
          </w:p>
        </w:tc>
        <w:tc>
          <w:tcPr>
            <w:tcW w:w="1418" w:type="dxa"/>
            <w:tcBorders>
              <w:top w:val="single" w:sz="4" w:space="0" w:color="auto"/>
              <w:left w:val="single" w:sz="4" w:space="0" w:color="auto"/>
              <w:bottom w:val="single" w:sz="4" w:space="0" w:color="auto"/>
              <w:right w:val="single" w:sz="4" w:space="0" w:color="auto"/>
            </w:tcBorders>
          </w:tcPr>
          <w:p w14:paraId="0E056961" w14:textId="77777777" w:rsidR="002E2950" w:rsidRDefault="002E2950" w:rsidP="00D02712">
            <w:pPr>
              <w:pStyle w:val="TAL"/>
              <w:rPr>
                <w:ins w:id="1478" w:author="Kahn, Jason D. (Fed)" w:date="2024-02-05T15:22:00Z"/>
              </w:rPr>
            </w:pPr>
          </w:p>
        </w:tc>
        <w:tc>
          <w:tcPr>
            <w:tcW w:w="1134" w:type="dxa"/>
            <w:tcBorders>
              <w:top w:val="single" w:sz="4" w:space="0" w:color="auto"/>
              <w:left w:val="single" w:sz="4" w:space="0" w:color="auto"/>
              <w:bottom w:val="single" w:sz="4" w:space="0" w:color="auto"/>
              <w:right w:val="single" w:sz="4" w:space="0" w:color="auto"/>
            </w:tcBorders>
            <w:vAlign w:val="bottom"/>
          </w:tcPr>
          <w:p w14:paraId="00A86CCF" w14:textId="77777777" w:rsidR="002E2950" w:rsidRDefault="002E2950" w:rsidP="00D02712">
            <w:pPr>
              <w:pStyle w:val="TAL"/>
              <w:rPr>
                <w:ins w:id="1479" w:author="Kahn, Jason D. (Fed)" w:date="2024-02-05T15:22:00Z"/>
              </w:rPr>
            </w:pPr>
          </w:p>
        </w:tc>
      </w:tr>
    </w:tbl>
    <w:p w14:paraId="203D99D8" w14:textId="77777777" w:rsidR="008D5622" w:rsidRDefault="008D5622" w:rsidP="008D5622"/>
    <w:p w14:paraId="2BF17A8C" w14:textId="77777777" w:rsidR="002E2950" w:rsidRDefault="002E2950" w:rsidP="008D5622"/>
    <w:p w14:paraId="66F7429D" w14:textId="161E7E38" w:rsidR="00CD67FC" w:rsidRPr="002E2950" w:rsidRDefault="002E2950" w:rsidP="008D5622">
      <w:pPr>
        <w:rPr>
          <w:color w:val="FF0000"/>
          <w:sz w:val="36"/>
          <w:szCs w:val="36"/>
        </w:rPr>
      </w:pPr>
      <w:r w:rsidRPr="002E2950">
        <w:rPr>
          <w:color w:val="FF0000"/>
          <w:sz w:val="36"/>
          <w:szCs w:val="36"/>
        </w:rPr>
        <w:t>&lt;END OF CHANGES&gt;</w:t>
      </w:r>
    </w:p>
    <w:sectPr w:rsidR="00CD67FC" w:rsidRPr="002E295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DA8E2" w14:textId="77777777" w:rsidR="00584977" w:rsidRDefault="00584977">
      <w:r>
        <w:separator/>
      </w:r>
    </w:p>
  </w:endnote>
  <w:endnote w:type="continuationSeparator" w:id="0">
    <w:p w14:paraId="25AFE243" w14:textId="77777777" w:rsidR="00584977" w:rsidRDefault="0058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E8583" w14:textId="77777777" w:rsidR="00584977" w:rsidRDefault="00584977">
      <w:r>
        <w:separator/>
      </w:r>
    </w:p>
  </w:footnote>
  <w:footnote w:type="continuationSeparator" w:id="0">
    <w:p w14:paraId="11AEA8CE" w14:textId="77777777" w:rsidR="00584977" w:rsidRDefault="00584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FE8D8" w14:textId="77777777" w:rsidR="005C4ED1" w:rsidRDefault="005C4E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068A0F57"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4E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1830FBD4"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4E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6BB7509E"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1"/>
  </w:num>
  <w:num w:numId="2" w16cid:durableId="50825007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2625F"/>
    <w:rsid w:val="00032262"/>
    <w:rsid w:val="00033397"/>
    <w:rsid w:val="00040095"/>
    <w:rsid w:val="00044CEB"/>
    <w:rsid w:val="00051834"/>
    <w:rsid w:val="00054A22"/>
    <w:rsid w:val="00062023"/>
    <w:rsid w:val="000655A6"/>
    <w:rsid w:val="000670FE"/>
    <w:rsid w:val="00072D76"/>
    <w:rsid w:val="0007574A"/>
    <w:rsid w:val="00077336"/>
    <w:rsid w:val="00080512"/>
    <w:rsid w:val="00095F66"/>
    <w:rsid w:val="000A22D7"/>
    <w:rsid w:val="000C47C3"/>
    <w:rsid w:val="000D58AB"/>
    <w:rsid w:val="000E25AB"/>
    <w:rsid w:val="000E541B"/>
    <w:rsid w:val="00106177"/>
    <w:rsid w:val="0010629E"/>
    <w:rsid w:val="00107ED9"/>
    <w:rsid w:val="00110CEA"/>
    <w:rsid w:val="00130477"/>
    <w:rsid w:val="00133525"/>
    <w:rsid w:val="00137932"/>
    <w:rsid w:val="00140D67"/>
    <w:rsid w:val="001459D0"/>
    <w:rsid w:val="00157C95"/>
    <w:rsid w:val="00166318"/>
    <w:rsid w:val="00166FBC"/>
    <w:rsid w:val="0016734F"/>
    <w:rsid w:val="00184B8C"/>
    <w:rsid w:val="00186926"/>
    <w:rsid w:val="001A095B"/>
    <w:rsid w:val="001A4C42"/>
    <w:rsid w:val="001A7420"/>
    <w:rsid w:val="001B0518"/>
    <w:rsid w:val="001B65A2"/>
    <w:rsid w:val="001B6637"/>
    <w:rsid w:val="001B7F04"/>
    <w:rsid w:val="001C21C3"/>
    <w:rsid w:val="001D02C2"/>
    <w:rsid w:val="001D621D"/>
    <w:rsid w:val="001E3144"/>
    <w:rsid w:val="001E513E"/>
    <w:rsid w:val="001F0C1D"/>
    <w:rsid w:val="001F1132"/>
    <w:rsid w:val="001F168B"/>
    <w:rsid w:val="001F2057"/>
    <w:rsid w:val="00201E3B"/>
    <w:rsid w:val="00201E42"/>
    <w:rsid w:val="00213251"/>
    <w:rsid w:val="0022551D"/>
    <w:rsid w:val="00225741"/>
    <w:rsid w:val="002347A2"/>
    <w:rsid w:val="00242E0E"/>
    <w:rsid w:val="002451E3"/>
    <w:rsid w:val="002514EE"/>
    <w:rsid w:val="002528A9"/>
    <w:rsid w:val="0026192B"/>
    <w:rsid w:val="00263606"/>
    <w:rsid w:val="002675F0"/>
    <w:rsid w:val="0027605B"/>
    <w:rsid w:val="00276ABC"/>
    <w:rsid w:val="002A24A3"/>
    <w:rsid w:val="002A4F7D"/>
    <w:rsid w:val="002B1EC7"/>
    <w:rsid w:val="002B6339"/>
    <w:rsid w:val="002D2E39"/>
    <w:rsid w:val="002E00EE"/>
    <w:rsid w:val="002E2950"/>
    <w:rsid w:val="002E640A"/>
    <w:rsid w:val="002E6B18"/>
    <w:rsid w:val="002F1414"/>
    <w:rsid w:val="00301DB1"/>
    <w:rsid w:val="00312B9C"/>
    <w:rsid w:val="003172DC"/>
    <w:rsid w:val="00320201"/>
    <w:rsid w:val="00331777"/>
    <w:rsid w:val="0033407D"/>
    <w:rsid w:val="00346F82"/>
    <w:rsid w:val="0035462D"/>
    <w:rsid w:val="00354887"/>
    <w:rsid w:val="00355119"/>
    <w:rsid w:val="003765B8"/>
    <w:rsid w:val="003902D4"/>
    <w:rsid w:val="00390BE9"/>
    <w:rsid w:val="003A350C"/>
    <w:rsid w:val="003B10CC"/>
    <w:rsid w:val="003C3971"/>
    <w:rsid w:val="003F115D"/>
    <w:rsid w:val="003F2FF0"/>
    <w:rsid w:val="003F331E"/>
    <w:rsid w:val="003F4465"/>
    <w:rsid w:val="0040702D"/>
    <w:rsid w:val="004144A6"/>
    <w:rsid w:val="0041728E"/>
    <w:rsid w:val="0042071A"/>
    <w:rsid w:val="00423334"/>
    <w:rsid w:val="00426F2F"/>
    <w:rsid w:val="00432C8A"/>
    <w:rsid w:val="004345EC"/>
    <w:rsid w:val="0045163D"/>
    <w:rsid w:val="004567BD"/>
    <w:rsid w:val="004631B4"/>
    <w:rsid w:val="00465515"/>
    <w:rsid w:val="004715F2"/>
    <w:rsid w:val="00471689"/>
    <w:rsid w:val="00475A5D"/>
    <w:rsid w:val="004A01BC"/>
    <w:rsid w:val="004C4902"/>
    <w:rsid w:val="004D357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471F"/>
    <w:rsid w:val="00547BD1"/>
    <w:rsid w:val="00555CBD"/>
    <w:rsid w:val="00565087"/>
    <w:rsid w:val="00584977"/>
    <w:rsid w:val="005871F6"/>
    <w:rsid w:val="00597B11"/>
    <w:rsid w:val="005A242E"/>
    <w:rsid w:val="005A4C86"/>
    <w:rsid w:val="005B0464"/>
    <w:rsid w:val="005C4ED1"/>
    <w:rsid w:val="005D082D"/>
    <w:rsid w:val="005D1244"/>
    <w:rsid w:val="005D2E01"/>
    <w:rsid w:val="005D374E"/>
    <w:rsid w:val="005D7526"/>
    <w:rsid w:val="005E4BB2"/>
    <w:rsid w:val="005F4517"/>
    <w:rsid w:val="005F5885"/>
    <w:rsid w:val="00602AEA"/>
    <w:rsid w:val="00614FDF"/>
    <w:rsid w:val="0063543D"/>
    <w:rsid w:val="0064107C"/>
    <w:rsid w:val="0064238A"/>
    <w:rsid w:val="00647114"/>
    <w:rsid w:val="0066502E"/>
    <w:rsid w:val="00685E79"/>
    <w:rsid w:val="00686DC2"/>
    <w:rsid w:val="006A323F"/>
    <w:rsid w:val="006B30D0"/>
    <w:rsid w:val="006B3342"/>
    <w:rsid w:val="006C3D95"/>
    <w:rsid w:val="006D2B1E"/>
    <w:rsid w:val="006E5C86"/>
    <w:rsid w:val="006F0FA2"/>
    <w:rsid w:val="006F7A84"/>
    <w:rsid w:val="00701116"/>
    <w:rsid w:val="00713C44"/>
    <w:rsid w:val="00721633"/>
    <w:rsid w:val="007241C4"/>
    <w:rsid w:val="00734A5B"/>
    <w:rsid w:val="0074026F"/>
    <w:rsid w:val="007429F6"/>
    <w:rsid w:val="00744E76"/>
    <w:rsid w:val="00764DD4"/>
    <w:rsid w:val="007679C1"/>
    <w:rsid w:val="007701C4"/>
    <w:rsid w:val="00774DA4"/>
    <w:rsid w:val="007771CC"/>
    <w:rsid w:val="00781397"/>
    <w:rsid w:val="00781F0F"/>
    <w:rsid w:val="00784A32"/>
    <w:rsid w:val="007903F7"/>
    <w:rsid w:val="007B5CF8"/>
    <w:rsid w:val="007B600E"/>
    <w:rsid w:val="007B636C"/>
    <w:rsid w:val="007C3EDC"/>
    <w:rsid w:val="007D20C3"/>
    <w:rsid w:val="007D42EC"/>
    <w:rsid w:val="007E4BE2"/>
    <w:rsid w:val="007F0F4A"/>
    <w:rsid w:val="007F187D"/>
    <w:rsid w:val="007F5BF3"/>
    <w:rsid w:val="008028A4"/>
    <w:rsid w:val="00806B2F"/>
    <w:rsid w:val="0081530A"/>
    <w:rsid w:val="008175AC"/>
    <w:rsid w:val="00830747"/>
    <w:rsid w:val="008437A7"/>
    <w:rsid w:val="00855A7B"/>
    <w:rsid w:val="0087351F"/>
    <w:rsid w:val="008739C9"/>
    <w:rsid w:val="008768CA"/>
    <w:rsid w:val="00886417"/>
    <w:rsid w:val="00896C4B"/>
    <w:rsid w:val="008972DB"/>
    <w:rsid w:val="008A35A6"/>
    <w:rsid w:val="008A5F41"/>
    <w:rsid w:val="008C384C"/>
    <w:rsid w:val="008D5622"/>
    <w:rsid w:val="008D6305"/>
    <w:rsid w:val="008F0EE3"/>
    <w:rsid w:val="008F585E"/>
    <w:rsid w:val="0090271F"/>
    <w:rsid w:val="00902E23"/>
    <w:rsid w:val="009114D7"/>
    <w:rsid w:val="0091348E"/>
    <w:rsid w:val="009147D0"/>
    <w:rsid w:val="00917CCB"/>
    <w:rsid w:val="0092398D"/>
    <w:rsid w:val="00942EC2"/>
    <w:rsid w:val="00956388"/>
    <w:rsid w:val="00957743"/>
    <w:rsid w:val="0097259A"/>
    <w:rsid w:val="0097631C"/>
    <w:rsid w:val="00994779"/>
    <w:rsid w:val="009A1D55"/>
    <w:rsid w:val="009A56EE"/>
    <w:rsid w:val="009B7B5F"/>
    <w:rsid w:val="009D0E57"/>
    <w:rsid w:val="009E0042"/>
    <w:rsid w:val="009E3B86"/>
    <w:rsid w:val="009F2442"/>
    <w:rsid w:val="009F29D3"/>
    <w:rsid w:val="009F37B7"/>
    <w:rsid w:val="00A04A09"/>
    <w:rsid w:val="00A10F02"/>
    <w:rsid w:val="00A164B4"/>
    <w:rsid w:val="00A214D7"/>
    <w:rsid w:val="00A23556"/>
    <w:rsid w:val="00A26956"/>
    <w:rsid w:val="00A27486"/>
    <w:rsid w:val="00A45BA9"/>
    <w:rsid w:val="00A53724"/>
    <w:rsid w:val="00A540B5"/>
    <w:rsid w:val="00A56066"/>
    <w:rsid w:val="00A73129"/>
    <w:rsid w:val="00A77C82"/>
    <w:rsid w:val="00A8212F"/>
    <w:rsid w:val="00A82346"/>
    <w:rsid w:val="00A82FE1"/>
    <w:rsid w:val="00A92BA1"/>
    <w:rsid w:val="00AC0629"/>
    <w:rsid w:val="00AC2BA2"/>
    <w:rsid w:val="00AC6BC6"/>
    <w:rsid w:val="00AD62C6"/>
    <w:rsid w:val="00AE50DC"/>
    <w:rsid w:val="00AE65E2"/>
    <w:rsid w:val="00B056C5"/>
    <w:rsid w:val="00B15449"/>
    <w:rsid w:val="00B20F81"/>
    <w:rsid w:val="00B27479"/>
    <w:rsid w:val="00B33477"/>
    <w:rsid w:val="00B5089C"/>
    <w:rsid w:val="00B82B2E"/>
    <w:rsid w:val="00B8623A"/>
    <w:rsid w:val="00B91CB4"/>
    <w:rsid w:val="00B93086"/>
    <w:rsid w:val="00B97141"/>
    <w:rsid w:val="00BA19ED"/>
    <w:rsid w:val="00BA4B8D"/>
    <w:rsid w:val="00BA53C1"/>
    <w:rsid w:val="00BA6F5D"/>
    <w:rsid w:val="00BB1E03"/>
    <w:rsid w:val="00BB482A"/>
    <w:rsid w:val="00BB75A2"/>
    <w:rsid w:val="00BB7DF4"/>
    <w:rsid w:val="00BC0F7D"/>
    <w:rsid w:val="00BD2495"/>
    <w:rsid w:val="00BD7D31"/>
    <w:rsid w:val="00BE3255"/>
    <w:rsid w:val="00BF0030"/>
    <w:rsid w:val="00BF029B"/>
    <w:rsid w:val="00BF128E"/>
    <w:rsid w:val="00C0037C"/>
    <w:rsid w:val="00C074DD"/>
    <w:rsid w:val="00C1496A"/>
    <w:rsid w:val="00C264FB"/>
    <w:rsid w:val="00C312CA"/>
    <w:rsid w:val="00C31E24"/>
    <w:rsid w:val="00C33079"/>
    <w:rsid w:val="00C3619D"/>
    <w:rsid w:val="00C36A53"/>
    <w:rsid w:val="00C4492D"/>
    <w:rsid w:val="00C45231"/>
    <w:rsid w:val="00C514A1"/>
    <w:rsid w:val="00C53AD1"/>
    <w:rsid w:val="00C5535B"/>
    <w:rsid w:val="00C630E0"/>
    <w:rsid w:val="00C65F9C"/>
    <w:rsid w:val="00C6792A"/>
    <w:rsid w:val="00C72833"/>
    <w:rsid w:val="00C77067"/>
    <w:rsid w:val="00C80F1D"/>
    <w:rsid w:val="00C8339F"/>
    <w:rsid w:val="00C8539B"/>
    <w:rsid w:val="00C93F40"/>
    <w:rsid w:val="00C95DD0"/>
    <w:rsid w:val="00CA0EC1"/>
    <w:rsid w:val="00CA1B27"/>
    <w:rsid w:val="00CA3D0C"/>
    <w:rsid w:val="00CB438D"/>
    <w:rsid w:val="00CC25D8"/>
    <w:rsid w:val="00CD09A9"/>
    <w:rsid w:val="00CD0B67"/>
    <w:rsid w:val="00CD67FC"/>
    <w:rsid w:val="00CE7E0E"/>
    <w:rsid w:val="00CF24A2"/>
    <w:rsid w:val="00CF48F5"/>
    <w:rsid w:val="00CF5BEA"/>
    <w:rsid w:val="00CF5E84"/>
    <w:rsid w:val="00D03080"/>
    <w:rsid w:val="00D16DCA"/>
    <w:rsid w:val="00D24726"/>
    <w:rsid w:val="00D35E6A"/>
    <w:rsid w:val="00D36110"/>
    <w:rsid w:val="00D46F10"/>
    <w:rsid w:val="00D47391"/>
    <w:rsid w:val="00D55423"/>
    <w:rsid w:val="00D57972"/>
    <w:rsid w:val="00D57CA3"/>
    <w:rsid w:val="00D6554B"/>
    <w:rsid w:val="00D65C76"/>
    <w:rsid w:val="00D675A9"/>
    <w:rsid w:val="00D732B1"/>
    <w:rsid w:val="00D738D6"/>
    <w:rsid w:val="00D74F31"/>
    <w:rsid w:val="00D755EB"/>
    <w:rsid w:val="00D76048"/>
    <w:rsid w:val="00D83AAD"/>
    <w:rsid w:val="00D83F4C"/>
    <w:rsid w:val="00D87702"/>
    <w:rsid w:val="00D87E00"/>
    <w:rsid w:val="00D9134D"/>
    <w:rsid w:val="00D92EDE"/>
    <w:rsid w:val="00DA0600"/>
    <w:rsid w:val="00DA7A03"/>
    <w:rsid w:val="00DB079F"/>
    <w:rsid w:val="00DB1818"/>
    <w:rsid w:val="00DC309B"/>
    <w:rsid w:val="00DC4DA2"/>
    <w:rsid w:val="00DC5FAA"/>
    <w:rsid w:val="00DC6401"/>
    <w:rsid w:val="00DC7247"/>
    <w:rsid w:val="00DC7838"/>
    <w:rsid w:val="00DD4C17"/>
    <w:rsid w:val="00DD5190"/>
    <w:rsid w:val="00DD5C3D"/>
    <w:rsid w:val="00DD74A5"/>
    <w:rsid w:val="00DE423F"/>
    <w:rsid w:val="00DF2B1F"/>
    <w:rsid w:val="00DF46FD"/>
    <w:rsid w:val="00DF5C04"/>
    <w:rsid w:val="00DF62CD"/>
    <w:rsid w:val="00E013E2"/>
    <w:rsid w:val="00E0217C"/>
    <w:rsid w:val="00E14A88"/>
    <w:rsid w:val="00E16509"/>
    <w:rsid w:val="00E205C9"/>
    <w:rsid w:val="00E24DBF"/>
    <w:rsid w:val="00E2719A"/>
    <w:rsid w:val="00E426A4"/>
    <w:rsid w:val="00E437C0"/>
    <w:rsid w:val="00E44582"/>
    <w:rsid w:val="00E51017"/>
    <w:rsid w:val="00E64A8B"/>
    <w:rsid w:val="00E66119"/>
    <w:rsid w:val="00E7471A"/>
    <w:rsid w:val="00E74F42"/>
    <w:rsid w:val="00E77645"/>
    <w:rsid w:val="00E87B9C"/>
    <w:rsid w:val="00E93EF2"/>
    <w:rsid w:val="00E95516"/>
    <w:rsid w:val="00E972B2"/>
    <w:rsid w:val="00EA0203"/>
    <w:rsid w:val="00EA15B0"/>
    <w:rsid w:val="00EA5EA7"/>
    <w:rsid w:val="00EA6AFF"/>
    <w:rsid w:val="00EA6FB1"/>
    <w:rsid w:val="00EB5F99"/>
    <w:rsid w:val="00EC4A25"/>
    <w:rsid w:val="00EE2F01"/>
    <w:rsid w:val="00F0256D"/>
    <w:rsid w:val="00F025A2"/>
    <w:rsid w:val="00F04712"/>
    <w:rsid w:val="00F13360"/>
    <w:rsid w:val="00F150AB"/>
    <w:rsid w:val="00F16398"/>
    <w:rsid w:val="00F22EC7"/>
    <w:rsid w:val="00F325C8"/>
    <w:rsid w:val="00F34488"/>
    <w:rsid w:val="00F404DB"/>
    <w:rsid w:val="00F40C67"/>
    <w:rsid w:val="00F43F6F"/>
    <w:rsid w:val="00F56AAB"/>
    <w:rsid w:val="00F637BD"/>
    <w:rsid w:val="00F653B8"/>
    <w:rsid w:val="00F66193"/>
    <w:rsid w:val="00F67D29"/>
    <w:rsid w:val="00F72333"/>
    <w:rsid w:val="00F761D0"/>
    <w:rsid w:val="00F812C3"/>
    <w:rsid w:val="00F86990"/>
    <w:rsid w:val="00F9008D"/>
    <w:rsid w:val="00F90406"/>
    <w:rsid w:val="00FA1266"/>
    <w:rsid w:val="00FC1192"/>
    <w:rsid w:val="00FC6E00"/>
    <w:rsid w:val="00FD1F0D"/>
    <w:rsid w:val="00FD2B6C"/>
    <w:rsid w:val="00FD4D98"/>
    <w:rsid w:val="00FD60DE"/>
    <w:rsid w:val="00FE1F73"/>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2950"/>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A214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A214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A214D7"/>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A214D7"/>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A214D7"/>
    <w:pPr>
      <w:ind w:left="1701" w:hanging="1701"/>
      <w:outlineLvl w:val="4"/>
    </w:pPr>
    <w:rPr>
      <w:sz w:val="22"/>
    </w:rPr>
  </w:style>
  <w:style w:type="paragraph" w:styleId="Heading6">
    <w:name w:val="heading 6"/>
    <w:aliases w:val="T1,Header 6"/>
    <w:basedOn w:val="H6"/>
    <w:next w:val="Normal"/>
    <w:link w:val="Heading6Char"/>
    <w:qFormat/>
    <w:rsid w:val="00A214D7"/>
    <w:pPr>
      <w:outlineLvl w:val="5"/>
    </w:pPr>
  </w:style>
  <w:style w:type="paragraph" w:styleId="Heading7">
    <w:name w:val="heading 7"/>
    <w:basedOn w:val="H6"/>
    <w:next w:val="Normal"/>
    <w:link w:val="Heading7Char"/>
    <w:qFormat/>
    <w:rsid w:val="00A214D7"/>
    <w:pPr>
      <w:outlineLvl w:val="6"/>
    </w:pPr>
  </w:style>
  <w:style w:type="paragraph" w:styleId="Heading8">
    <w:name w:val="heading 8"/>
    <w:basedOn w:val="Heading1"/>
    <w:next w:val="Normal"/>
    <w:link w:val="Heading8Char"/>
    <w:qFormat/>
    <w:rsid w:val="00A214D7"/>
    <w:pPr>
      <w:ind w:left="0" w:firstLine="0"/>
      <w:outlineLvl w:val="7"/>
    </w:pPr>
  </w:style>
  <w:style w:type="paragraph" w:styleId="Heading9">
    <w:name w:val="heading 9"/>
    <w:basedOn w:val="Heading8"/>
    <w:next w:val="Normal"/>
    <w:link w:val="Heading9Char"/>
    <w:qFormat/>
    <w:rsid w:val="00A214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A214D7"/>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A214D7"/>
    <w:pPr>
      <w:ind w:left="1418" w:hanging="1418"/>
    </w:pPr>
  </w:style>
  <w:style w:type="paragraph" w:styleId="TOC8">
    <w:name w:val="toc 8"/>
    <w:basedOn w:val="TOC1"/>
    <w:rsid w:val="00A214D7"/>
    <w:pPr>
      <w:spacing w:before="180"/>
      <w:ind w:left="2693" w:hanging="2693"/>
    </w:pPr>
    <w:rPr>
      <w:b/>
    </w:rPr>
  </w:style>
  <w:style w:type="paragraph" w:styleId="TOC1">
    <w:name w:val="toc 1"/>
    <w:rsid w:val="00A214D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214D7"/>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A214D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214D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A214D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214D7"/>
    <w:pPr>
      <w:ind w:left="1701" w:hanging="1701"/>
    </w:pPr>
  </w:style>
  <w:style w:type="paragraph" w:styleId="TOC4">
    <w:name w:val="toc 4"/>
    <w:basedOn w:val="TOC3"/>
    <w:rsid w:val="00A214D7"/>
    <w:pPr>
      <w:ind w:left="1418" w:hanging="1418"/>
    </w:pPr>
  </w:style>
  <w:style w:type="paragraph" w:styleId="TOC3">
    <w:name w:val="toc 3"/>
    <w:basedOn w:val="TOC2"/>
    <w:rsid w:val="00A214D7"/>
    <w:pPr>
      <w:ind w:left="1134" w:hanging="1134"/>
    </w:pPr>
  </w:style>
  <w:style w:type="paragraph" w:styleId="TOC2">
    <w:name w:val="toc 2"/>
    <w:basedOn w:val="TOC1"/>
    <w:rsid w:val="00A214D7"/>
    <w:pPr>
      <w:keepNext w:val="0"/>
      <w:spacing w:before="0"/>
      <w:ind w:left="851" w:hanging="851"/>
    </w:pPr>
    <w:rPr>
      <w:sz w:val="20"/>
    </w:rPr>
  </w:style>
  <w:style w:type="paragraph" w:styleId="Footer">
    <w:name w:val="footer"/>
    <w:basedOn w:val="Header"/>
    <w:link w:val="FooterChar"/>
    <w:rsid w:val="00A214D7"/>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A214D7"/>
    <w:pPr>
      <w:outlineLvl w:val="9"/>
    </w:pPr>
  </w:style>
  <w:style w:type="paragraph" w:customStyle="1" w:styleId="NF">
    <w:name w:val="NF"/>
    <w:basedOn w:val="NO"/>
    <w:rsid w:val="00A214D7"/>
    <w:pPr>
      <w:keepNext/>
      <w:spacing w:after="0"/>
    </w:pPr>
    <w:rPr>
      <w:rFonts w:ascii="Arial" w:hAnsi="Arial"/>
      <w:sz w:val="18"/>
    </w:rPr>
  </w:style>
  <w:style w:type="paragraph" w:customStyle="1" w:styleId="NO">
    <w:name w:val="NO"/>
    <w:basedOn w:val="Normal"/>
    <w:link w:val="NOChar2"/>
    <w:rsid w:val="00A214D7"/>
    <w:pPr>
      <w:keepLines/>
      <w:ind w:left="1135" w:hanging="851"/>
    </w:pPr>
  </w:style>
  <w:style w:type="character" w:customStyle="1" w:styleId="NOChar2">
    <w:name w:val="NO Char2"/>
    <w:link w:val="NO"/>
    <w:locked/>
    <w:rsid w:val="00784A32"/>
  </w:style>
  <w:style w:type="paragraph" w:customStyle="1" w:styleId="PL">
    <w:name w:val="PL"/>
    <w:link w:val="PLChar"/>
    <w:rsid w:val="00A21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A214D7"/>
    <w:pPr>
      <w:jc w:val="right"/>
    </w:pPr>
  </w:style>
  <w:style w:type="paragraph" w:customStyle="1" w:styleId="TAL">
    <w:name w:val="TAL"/>
    <w:basedOn w:val="Normal"/>
    <w:link w:val="TALChar"/>
    <w:rsid w:val="00A214D7"/>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A214D7"/>
    <w:rPr>
      <w:b/>
    </w:rPr>
  </w:style>
  <w:style w:type="paragraph" w:customStyle="1" w:styleId="TAC">
    <w:name w:val="TAC"/>
    <w:basedOn w:val="TAL"/>
    <w:link w:val="TACCar"/>
    <w:rsid w:val="00A214D7"/>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A214D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214D7"/>
    <w:pPr>
      <w:keepLines/>
      <w:ind w:left="1702" w:hanging="1418"/>
    </w:pPr>
  </w:style>
  <w:style w:type="character" w:customStyle="1" w:styleId="EXCar">
    <w:name w:val="EX Car"/>
    <w:link w:val="EX"/>
    <w:rsid w:val="00784A32"/>
  </w:style>
  <w:style w:type="paragraph" w:customStyle="1" w:styleId="FP">
    <w:name w:val="FP"/>
    <w:basedOn w:val="Normal"/>
    <w:rsid w:val="00A214D7"/>
    <w:pPr>
      <w:spacing w:after="0"/>
    </w:pPr>
  </w:style>
  <w:style w:type="paragraph" w:customStyle="1" w:styleId="NW">
    <w:name w:val="NW"/>
    <w:basedOn w:val="NO"/>
    <w:rsid w:val="00A214D7"/>
    <w:pPr>
      <w:spacing w:after="0"/>
    </w:pPr>
  </w:style>
  <w:style w:type="paragraph" w:customStyle="1" w:styleId="EW">
    <w:name w:val="EW"/>
    <w:basedOn w:val="EX"/>
    <w:rsid w:val="00A214D7"/>
    <w:pPr>
      <w:spacing w:after="0"/>
    </w:pPr>
  </w:style>
  <w:style w:type="paragraph" w:customStyle="1" w:styleId="B1">
    <w:name w:val="B1"/>
    <w:basedOn w:val="List"/>
    <w:link w:val="B1Char2"/>
    <w:rsid w:val="00A214D7"/>
  </w:style>
  <w:style w:type="paragraph" w:styleId="List">
    <w:name w:val="List"/>
    <w:basedOn w:val="Normal"/>
    <w:link w:val="ListChar1"/>
    <w:rsid w:val="00A214D7"/>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A214D7"/>
    <w:pPr>
      <w:ind w:left="1985" w:hanging="1985"/>
    </w:pPr>
  </w:style>
  <w:style w:type="paragraph" w:styleId="TOC7">
    <w:name w:val="toc 7"/>
    <w:basedOn w:val="TOC6"/>
    <w:next w:val="Normal"/>
    <w:rsid w:val="00A214D7"/>
    <w:pPr>
      <w:ind w:left="2268" w:hanging="2268"/>
    </w:pPr>
  </w:style>
  <w:style w:type="paragraph" w:customStyle="1" w:styleId="EditorsNote">
    <w:name w:val="Editor's Note"/>
    <w:aliases w:val="EN,Editor's Noteormal"/>
    <w:basedOn w:val="NO"/>
    <w:link w:val="EditorsNoteChar"/>
    <w:rsid w:val="00A214D7"/>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A214D7"/>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A214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214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214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214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214D7"/>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A214D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214D7"/>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A214D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214D7"/>
  </w:style>
  <w:style w:type="paragraph" w:styleId="List2">
    <w:name w:val="List 2"/>
    <w:basedOn w:val="List"/>
    <w:link w:val="List2Char"/>
    <w:rsid w:val="00A214D7"/>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A214D7"/>
  </w:style>
  <w:style w:type="paragraph" w:styleId="List3">
    <w:name w:val="List 3"/>
    <w:basedOn w:val="List2"/>
    <w:link w:val="List3Char"/>
    <w:rsid w:val="00A214D7"/>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A214D7"/>
  </w:style>
  <w:style w:type="paragraph" w:styleId="List4">
    <w:name w:val="List 4"/>
    <w:basedOn w:val="List3"/>
    <w:rsid w:val="00A214D7"/>
    <w:pPr>
      <w:ind w:left="1418"/>
    </w:pPr>
  </w:style>
  <w:style w:type="character" w:customStyle="1" w:styleId="B4Char">
    <w:name w:val="B4 Char"/>
    <w:link w:val="B4"/>
    <w:qFormat/>
    <w:rsid w:val="00784A32"/>
  </w:style>
  <w:style w:type="paragraph" w:customStyle="1" w:styleId="B5">
    <w:name w:val="B5"/>
    <w:basedOn w:val="List5"/>
    <w:link w:val="B5Char"/>
    <w:rsid w:val="00A214D7"/>
  </w:style>
  <w:style w:type="paragraph" w:styleId="List5">
    <w:name w:val="List 5"/>
    <w:basedOn w:val="List4"/>
    <w:rsid w:val="00A214D7"/>
    <w:pPr>
      <w:ind w:left="1702"/>
    </w:pPr>
  </w:style>
  <w:style w:type="character" w:customStyle="1" w:styleId="B5Char">
    <w:name w:val="B5 Char"/>
    <w:link w:val="B5"/>
    <w:qFormat/>
    <w:rsid w:val="00784A32"/>
  </w:style>
  <w:style w:type="paragraph" w:customStyle="1" w:styleId="ZTD">
    <w:name w:val="ZTD"/>
    <w:basedOn w:val="ZB"/>
    <w:rsid w:val="00A214D7"/>
    <w:pPr>
      <w:framePr w:hRule="auto" w:wrap="notBeside" w:y="852"/>
    </w:pPr>
    <w:rPr>
      <w:i w:val="0"/>
      <w:sz w:val="40"/>
    </w:rPr>
  </w:style>
  <w:style w:type="paragraph" w:customStyle="1" w:styleId="ZV">
    <w:name w:val="ZV"/>
    <w:basedOn w:val="ZU"/>
    <w:rsid w:val="00A214D7"/>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A214D7"/>
    <w:pPr>
      <w:ind w:left="284"/>
    </w:pPr>
  </w:style>
  <w:style w:type="paragraph" w:styleId="Index1">
    <w:name w:val="index 1"/>
    <w:basedOn w:val="Normal"/>
    <w:rsid w:val="00A214D7"/>
    <w:pPr>
      <w:keepLines/>
      <w:spacing w:after="0"/>
    </w:pPr>
  </w:style>
  <w:style w:type="paragraph" w:styleId="ListNumber2">
    <w:name w:val="List Number 2"/>
    <w:basedOn w:val="ListNumber"/>
    <w:rsid w:val="00A214D7"/>
    <w:pPr>
      <w:ind w:left="851"/>
    </w:pPr>
  </w:style>
  <w:style w:type="paragraph" w:styleId="ListNumber">
    <w:name w:val="List Number"/>
    <w:basedOn w:val="List"/>
    <w:rsid w:val="00A214D7"/>
  </w:style>
  <w:style w:type="character" w:styleId="FootnoteReference">
    <w:name w:val="footnote reference"/>
    <w:basedOn w:val="DefaultParagraphFont"/>
    <w:rsid w:val="00A214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214D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A214D7"/>
    <w:pPr>
      <w:ind w:left="851"/>
    </w:pPr>
  </w:style>
  <w:style w:type="paragraph" w:styleId="ListBullet">
    <w:name w:val="List Bullet"/>
    <w:aliases w:val="UL"/>
    <w:basedOn w:val="List"/>
    <w:rsid w:val="00A214D7"/>
  </w:style>
  <w:style w:type="paragraph" w:styleId="ListBullet3">
    <w:name w:val="List Bullet 3"/>
    <w:basedOn w:val="ListBullet2"/>
    <w:rsid w:val="00A214D7"/>
    <w:pPr>
      <w:ind w:left="1135"/>
    </w:pPr>
  </w:style>
  <w:style w:type="paragraph" w:styleId="ListBullet4">
    <w:name w:val="List Bullet 4"/>
    <w:basedOn w:val="ListBullet3"/>
    <w:rsid w:val="00A214D7"/>
    <w:pPr>
      <w:ind w:left="1418"/>
    </w:pPr>
  </w:style>
  <w:style w:type="paragraph" w:styleId="ListBullet5">
    <w:name w:val="List Bullet 5"/>
    <w:basedOn w:val="ListBullet4"/>
    <w:rsid w:val="00A214D7"/>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2902</Words>
  <Characters>16543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19407</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2019-02-25T15:05:00Z</cp:lastPrinted>
  <dcterms:created xsi:type="dcterms:W3CDTF">2024-02-16T17:16:00Z</dcterms:created>
  <dcterms:modified xsi:type="dcterms:W3CDTF">2024-02-16T17:19:00Z</dcterms:modified>
</cp:coreProperties>
</file>